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EEE5F" w14:textId="0BEAA782" w:rsidR="009B1D1F" w:rsidRPr="000168D2" w:rsidRDefault="009B1D1F" w:rsidP="009B1D1F">
      <w:pPr>
        <w:spacing w:after="0"/>
        <w:ind w:left="1988" w:hanging="1988"/>
        <w:jc w:val="both"/>
        <w:textAlignment w:val="auto"/>
        <w:rPr>
          <w:rFonts w:ascii="Arial" w:eastAsia="Batang" w:hAnsi="Arial" w:cs="Arial"/>
          <w:b/>
          <w:sz w:val="24"/>
          <w:szCs w:val="24"/>
        </w:rPr>
      </w:pPr>
      <w:r w:rsidRPr="000168D2">
        <w:rPr>
          <w:rFonts w:ascii="Arial" w:eastAsia="Batang" w:hAnsi="Arial" w:cs="Arial"/>
          <w:b/>
          <w:sz w:val="24"/>
          <w:szCs w:val="24"/>
          <w:lang w:val="de-DE"/>
        </w:rPr>
        <w:t xml:space="preserve">3GPP TSG RAN WG1 #114bis          </w:t>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r>
      <w:r w:rsidRPr="000168D2">
        <w:rPr>
          <w:rFonts w:ascii="Arial" w:eastAsia="Batang" w:hAnsi="Arial" w:cs="Arial"/>
          <w:b/>
          <w:sz w:val="24"/>
          <w:szCs w:val="24"/>
          <w:lang w:val="de-DE"/>
        </w:rPr>
        <w:tab/>
        <w:t xml:space="preserve">                 </w:t>
      </w:r>
      <w:r w:rsidR="007762C4" w:rsidRPr="000168D2">
        <w:rPr>
          <w:rFonts w:ascii="Arial" w:eastAsia="Batang" w:hAnsi="Arial" w:cs="Arial"/>
          <w:b/>
          <w:sz w:val="24"/>
          <w:szCs w:val="24"/>
          <w:lang w:val="de-DE"/>
        </w:rPr>
        <w:t>R1-2309187</w:t>
      </w:r>
    </w:p>
    <w:p w14:paraId="7F023EAF" w14:textId="1F5BA621" w:rsidR="009D009F" w:rsidRPr="004E7899" w:rsidRDefault="009B1D1F" w:rsidP="009B1D1F">
      <w:pPr>
        <w:spacing w:after="0"/>
        <w:ind w:left="1988" w:hanging="1988"/>
        <w:jc w:val="both"/>
        <w:rPr>
          <w:rFonts w:ascii="Arial" w:hAnsi="Arial" w:cs="Arial"/>
          <w:b/>
          <w:sz w:val="24"/>
          <w:szCs w:val="24"/>
        </w:rPr>
      </w:pPr>
      <w:r w:rsidRPr="000168D2">
        <w:rPr>
          <w:rFonts w:ascii="Arial" w:eastAsia="Batang" w:hAnsi="Arial" w:cs="Arial"/>
          <w:b/>
          <w:sz w:val="24"/>
          <w:szCs w:val="24"/>
          <w:lang w:val="de-DE"/>
        </w:rPr>
        <w:t>Xiamen, China, October 9</w:t>
      </w:r>
      <w:r w:rsidRPr="000168D2">
        <w:rPr>
          <w:rFonts w:ascii="Arial" w:eastAsia="Batang" w:hAnsi="Arial" w:cs="Arial"/>
          <w:b/>
          <w:sz w:val="24"/>
          <w:szCs w:val="24"/>
          <w:vertAlign w:val="superscript"/>
          <w:lang w:val="de-DE"/>
        </w:rPr>
        <w:t>th</w:t>
      </w:r>
      <w:r w:rsidRPr="000168D2">
        <w:rPr>
          <w:rFonts w:ascii="Arial" w:eastAsia="Batang" w:hAnsi="Arial" w:cs="Arial"/>
          <w:b/>
          <w:sz w:val="24"/>
          <w:szCs w:val="24"/>
          <w:lang w:val="de-DE"/>
        </w:rPr>
        <w:t xml:space="preserve"> – October 13</w:t>
      </w:r>
      <w:r w:rsidRPr="000168D2">
        <w:rPr>
          <w:rFonts w:ascii="Arial" w:eastAsia="Batang" w:hAnsi="Arial" w:cs="Arial"/>
          <w:b/>
          <w:sz w:val="24"/>
          <w:szCs w:val="24"/>
          <w:vertAlign w:val="superscript"/>
          <w:lang w:val="de-DE"/>
        </w:rPr>
        <w:t>th</w:t>
      </w:r>
      <w:r w:rsidRPr="000168D2">
        <w:rPr>
          <w:rFonts w:ascii="Arial" w:eastAsia="Batang" w:hAnsi="Arial" w:cs="Arial"/>
          <w:b/>
          <w:sz w:val="24"/>
          <w:szCs w:val="24"/>
          <w:lang w:val="de-DE"/>
        </w:rPr>
        <w:t>, 2023</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F532C0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D2CB8">
        <w:rPr>
          <w:rFonts w:ascii="Arial" w:hAnsi="Arial" w:cs="Arial"/>
          <w:b/>
          <w:sz w:val="24"/>
          <w:szCs w:val="24"/>
        </w:rPr>
        <w:t>Remaining issues</w:t>
      </w:r>
      <w:r w:rsidR="00E57377" w:rsidRPr="00E57377">
        <w:rPr>
          <w:rFonts w:ascii="Arial" w:hAnsi="Arial" w:cs="Arial"/>
          <w:b/>
          <w:sz w:val="24"/>
          <w:szCs w:val="24"/>
        </w:rPr>
        <w:t xml:space="preserve"> on PRACH coverage enhancement</w:t>
      </w:r>
    </w:p>
    <w:p w14:paraId="6AC8B0BF" w14:textId="121A1D21"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A86FB4" w:rsidRPr="00A86FB4">
        <w:rPr>
          <w:rFonts w:ascii="Arial" w:hAnsi="Arial" w:cs="Arial"/>
          <w:b/>
          <w:sz w:val="24"/>
          <w:szCs w:val="24"/>
        </w:rPr>
        <w:t>8.8.</w:t>
      </w:r>
      <w:r w:rsidR="00A86FB4">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48A153A7"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At the RAN1#</w:t>
      </w:r>
      <w:r w:rsidR="00500FED">
        <w:rPr>
          <w:rFonts w:ascii="Times New Roman" w:hAnsi="Times New Roman"/>
          <w:szCs w:val="20"/>
          <w:lang w:val="en-US" w:eastAsia="zh-CN"/>
        </w:rPr>
        <w:t>11</w:t>
      </w:r>
      <w:r w:rsidR="00A86FB4">
        <w:rPr>
          <w:rFonts w:ascii="Times New Roman" w:hAnsi="Times New Roman"/>
          <w:szCs w:val="20"/>
          <w:lang w:val="en-US" w:eastAsia="zh-CN"/>
        </w:rPr>
        <w:t>4</w:t>
      </w:r>
      <w:r>
        <w:rPr>
          <w:rFonts w:ascii="Times New Roman" w:hAnsi="Times New Roman"/>
          <w:szCs w:val="20"/>
          <w:lang w:val="en-US" w:eastAsia="zh-CN"/>
        </w:rPr>
        <w:t xml:space="preserve"> meeting, the </w:t>
      </w:r>
      <w:r w:rsidR="00445DE1">
        <w:rPr>
          <w:rFonts w:ascii="Times New Roman" w:hAnsi="Times New Roman"/>
          <w:szCs w:val="20"/>
          <w:lang w:val="en-US" w:eastAsia="zh-CN"/>
        </w:rPr>
        <w:t>following</w:t>
      </w:r>
      <w:r w:rsidR="008E0E74">
        <w:rPr>
          <w:rFonts w:ascii="Times New Roman" w:hAnsi="Times New Roman"/>
          <w:szCs w:val="20"/>
          <w:lang w:val="en-US" w:eastAsia="zh-CN"/>
        </w:rPr>
        <w:t xml:space="preserve"> conclusion</w:t>
      </w:r>
      <w:r w:rsidR="008979A7">
        <w:rPr>
          <w:rFonts w:ascii="Times New Roman" w:hAnsi="Times New Roman"/>
          <w:szCs w:val="20"/>
          <w:lang w:val="en-US" w:eastAsia="zh-CN"/>
        </w:rPr>
        <w:t>s</w:t>
      </w:r>
      <w:r w:rsidR="00DA4684">
        <w:rPr>
          <w:rFonts w:ascii="Times New Roman" w:hAnsi="Times New Roman"/>
          <w:szCs w:val="20"/>
          <w:lang w:val="en-US" w:eastAsia="zh-CN"/>
        </w:rPr>
        <w:t xml:space="preserve"> </w:t>
      </w:r>
      <w:r w:rsidR="00D44CFA">
        <w:rPr>
          <w:rFonts w:ascii="Times New Roman" w:hAnsi="Times New Roman"/>
          <w:szCs w:val="20"/>
          <w:lang w:val="en-US" w:eastAsia="zh-CN"/>
        </w:rPr>
        <w:t xml:space="preserve">and </w:t>
      </w:r>
      <w:r w:rsidR="00445DE1">
        <w:rPr>
          <w:rFonts w:ascii="Times New Roman" w:hAnsi="Times New Roman"/>
          <w:szCs w:val="20"/>
          <w:lang w:val="en-US" w:eastAsia="zh-CN"/>
        </w:rPr>
        <w:t>agreements were made regarding PR</w:t>
      </w:r>
      <w:r w:rsidR="00F2186A">
        <w:rPr>
          <w:rFonts w:ascii="Times New Roman" w:hAnsi="Times New Roman"/>
          <w:szCs w:val="20"/>
          <w:lang w:val="en-US" w:eastAsia="zh-CN"/>
        </w:rPr>
        <w:t>A</w:t>
      </w:r>
      <w:r w:rsidR="00445DE1">
        <w:rPr>
          <w:rFonts w:ascii="Times New Roman" w:hAnsi="Times New Roman"/>
          <w:szCs w:val="20"/>
          <w:lang w:val="en-US" w:eastAsia="zh-CN"/>
        </w:rPr>
        <w:t xml:space="preserve">CH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A12CE9">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05549002" w14:textId="77777777" w:rsidR="00697999" w:rsidRPr="00697999" w:rsidRDefault="00697999" w:rsidP="00697999">
      <w:pPr>
        <w:overflowPunct/>
        <w:autoSpaceDE/>
        <w:autoSpaceDN/>
        <w:adjustRightInd/>
        <w:spacing w:before="120" w:after="120"/>
        <w:textAlignment w:val="auto"/>
        <w:rPr>
          <w:rFonts w:eastAsia="Batang"/>
          <w:b/>
          <w:bCs/>
          <w:highlight w:val="green"/>
          <w:lang w:eastAsia="zh-CN"/>
        </w:rPr>
      </w:pPr>
      <w:r w:rsidRPr="00697999">
        <w:rPr>
          <w:rFonts w:eastAsia="Batang"/>
          <w:b/>
          <w:bCs/>
          <w:highlight w:val="green"/>
          <w:lang w:eastAsia="zh-CN"/>
        </w:rPr>
        <w:t>Agreement</w:t>
      </w:r>
    </w:p>
    <w:p w14:paraId="182553A7" w14:textId="77777777" w:rsidR="00697999" w:rsidRPr="00697999" w:rsidRDefault="00697999" w:rsidP="00697999">
      <w:pPr>
        <w:overflowPunct/>
        <w:autoSpaceDE/>
        <w:autoSpaceDN/>
        <w:adjustRightInd/>
        <w:spacing w:after="0"/>
        <w:textAlignment w:val="auto"/>
        <w:rPr>
          <w:rFonts w:eastAsia="Batang"/>
          <w:bCs/>
          <w:lang w:val="en-GB"/>
        </w:rPr>
      </w:pPr>
      <w:r w:rsidRPr="00697999">
        <w:rPr>
          <w:rFonts w:eastAsia="Batang"/>
          <w:bCs/>
          <w:lang w:val="en-GB"/>
        </w:rPr>
        <w:t>For multiple PRACH transmissions on separate ROs, reuse legacy SSB to RO mapping rule.</w:t>
      </w:r>
    </w:p>
    <w:p w14:paraId="6B06E69C" w14:textId="77777777" w:rsidR="00697999" w:rsidRPr="00697999" w:rsidRDefault="00697999" w:rsidP="00697999">
      <w:pPr>
        <w:overflowPunct/>
        <w:autoSpaceDE/>
        <w:autoSpaceDN/>
        <w:adjustRightInd/>
        <w:spacing w:before="120" w:after="120"/>
        <w:textAlignment w:val="auto"/>
        <w:rPr>
          <w:rFonts w:eastAsia="Batang"/>
          <w:b/>
          <w:bCs/>
          <w:highlight w:val="green"/>
          <w:lang w:eastAsia="zh-CN"/>
        </w:rPr>
      </w:pPr>
      <w:r w:rsidRPr="00697999">
        <w:rPr>
          <w:rFonts w:eastAsia="Batang"/>
          <w:b/>
          <w:bCs/>
          <w:highlight w:val="green"/>
          <w:lang w:eastAsia="zh-CN"/>
        </w:rPr>
        <w:t>Agreement</w:t>
      </w:r>
    </w:p>
    <w:p w14:paraId="02C9F0AD"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 xml:space="preserve">For a given number of </w:t>
      </w:r>
      <w:r w:rsidRPr="00697999">
        <w:rPr>
          <w:rFonts w:eastAsia="Batang"/>
          <w:i/>
          <w:iCs/>
          <w:lang w:val="en-GB"/>
        </w:rPr>
        <w:t>N</w:t>
      </w:r>
      <w:r w:rsidRPr="00697999">
        <w:rPr>
          <w:rFonts w:eastAsia="Batang"/>
          <w:lang w:val="en-GB"/>
        </w:rPr>
        <w:t xml:space="preserve"> multiple PRACH transmissions, all the RO groups within a time period X are determined as follows:</w:t>
      </w:r>
    </w:p>
    <w:p w14:paraId="1822D605" w14:textId="77777777" w:rsidR="00697999" w:rsidRPr="00697999" w:rsidRDefault="00697999" w:rsidP="00697999">
      <w:pPr>
        <w:numPr>
          <w:ilvl w:val="0"/>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 xml:space="preserve">Firstly, the starting RO of the first RO group is determined, then its remaining ROs are determined. Next, the starting RO of other RO groups and its remaining ROs are determined sequentially. </w:t>
      </w:r>
    </w:p>
    <w:p w14:paraId="0B794800" w14:textId="77777777" w:rsidR="00697999" w:rsidRPr="00697999" w:rsidRDefault="00697999" w:rsidP="00697999">
      <w:pPr>
        <w:numPr>
          <w:ilvl w:val="0"/>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the starting RO is determined as follows (</w:t>
      </w:r>
      <w:r w:rsidRPr="00697999">
        <w:rPr>
          <w:rFonts w:eastAsia="Batang"/>
          <w:lang w:val="en-GB" w:eastAsia="x-none"/>
        </w:rPr>
        <w:t>down select only one of the Alt.</w:t>
      </w:r>
      <w:r w:rsidRPr="00697999">
        <w:rPr>
          <w:rFonts w:eastAsia="Batang"/>
          <w:lang w:val="en-GB" w:eastAsia="zh-CN"/>
        </w:rPr>
        <w:t>):</w:t>
      </w:r>
    </w:p>
    <w:p w14:paraId="46CBEBBC" w14:textId="77777777" w:rsidR="00697999" w:rsidRPr="00697999" w:rsidRDefault="00697999" w:rsidP="00697999">
      <w:pPr>
        <w:numPr>
          <w:ilvl w:val="0"/>
          <w:numId w:val="29"/>
        </w:numPr>
        <w:overflowPunct/>
        <w:autoSpaceDE/>
        <w:autoSpaceDN/>
        <w:adjustRightInd/>
        <w:spacing w:after="0"/>
        <w:ind w:leftChars="400" w:left="800" w:firstLine="0"/>
        <w:textAlignment w:val="auto"/>
        <w:rPr>
          <w:rFonts w:eastAsia="Batang"/>
          <w:b/>
          <w:bCs/>
          <w:u w:val="single"/>
          <w:lang w:val="en-GB" w:eastAsia="zh-CN"/>
        </w:rPr>
      </w:pPr>
      <w:r w:rsidRPr="00697999">
        <w:rPr>
          <w:rFonts w:eastAsia="Batang"/>
          <w:b/>
          <w:bCs/>
          <w:u w:val="single"/>
          <w:lang w:val="en-GB" w:eastAsia="zh-CN"/>
        </w:rPr>
        <w:t>Alt.1 (w/o density control)</w:t>
      </w:r>
    </w:p>
    <w:p w14:paraId="181F6CEE" w14:textId="77777777" w:rsidR="00697999" w:rsidRPr="00697999" w:rsidRDefault="00697999" w:rsidP="00697999">
      <w:pPr>
        <w:numPr>
          <w:ilvl w:val="1"/>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the starting RO of the first RO group is the first valid RO within the time period X.</w:t>
      </w:r>
    </w:p>
    <w:p w14:paraId="08A2B3F1" w14:textId="77777777" w:rsidR="00697999" w:rsidRPr="00697999" w:rsidRDefault="00697999" w:rsidP="00697999">
      <w:pPr>
        <w:numPr>
          <w:ilvl w:val="1"/>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64DDD0FB" w14:textId="77777777" w:rsidR="00697999" w:rsidRPr="00697999" w:rsidRDefault="00697999" w:rsidP="00697999">
      <w:pPr>
        <w:numPr>
          <w:ilvl w:val="0"/>
          <w:numId w:val="29"/>
        </w:numPr>
        <w:overflowPunct/>
        <w:autoSpaceDE/>
        <w:autoSpaceDN/>
        <w:adjustRightInd/>
        <w:spacing w:after="0"/>
        <w:ind w:leftChars="400" w:left="800" w:firstLine="0"/>
        <w:textAlignment w:val="auto"/>
        <w:rPr>
          <w:rFonts w:eastAsia="Batang"/>
          <w:b/>
          <w:bCs/>
          <w:u w:val="single"/>
          <w:lang w:val="en-GB" w:eastAsia="zh-CN"/>
        </w:rPr>
      </w:pPr>
      <w:r w:rsidRPr="00697999">
        <w:rPr>
          <w:rFonts w:eastAsia="Batang"/>
          <w:b/>
          <w:bCs/>
          <w:u w:val="single"/>
          <w:lang w:val="en-GB" w:eastAsia="zh-CN"/>
        </w:rPr>
        <w:t>Alt.2 (w/ density control)</w:t>
      </w:r>
    </w:p>
    <w:p w14:paraId="2CA7225F" w14:textId="77777777" w:rsidR="00697999" w:rsidRPr="00697999" w:rsidRDefault="00697999" w:rsidP="00697999">
      <w:pPr>
        <w:numPr>
          <w:ilvl w:val="1"/>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If a time offset is configured, then</w:t>
      </w:r>
    </w:p>
    <w:p w14:paraId="22DE73A6" w14:textId="77777777" w:rsidR="00697999" w:rsidRPr="00697999" w:rsidRDefault="00697999" w:rsidP="00697999">
      <w:pPr>
        <w:numPr>
          <w:ilvl w:val="2"/>
          <w:numId w:val="45"/>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 xml:space="preserve">the starting RO of the first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from the first valid RO within the time period X, first in increasing order of frequency resource index for frequency multiplexed PRACH occasions; second in increasing order of time resource index.</w:t>
      </w:r>
    </w:p>
    <w:p w14:paraId="4B0778AD" w14:textId="77777777" w:rsidR="00697999" w:rsidRPr="00697999" w:rsidRDefault="00697999" w:rsidP="00697999">
      <w:pPr>
        <w:numPr>
          <w:ilvl w:val="2"/>
          <w:numId w:val="45"/>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 xml:space="preserve">the starting RO of the </w:t>
      </w:r>
      <w:r w:rsidRPr="00697999">
        <w:rPr>
          <w:rFonts w:eastAsia="Batang"/>
          <w:i/>
          <w:iCs/>
          <w:lang w:val="en-GB" w:eastAsia="zh-CN"/>
        </w:rPr>
        <w:t>n</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as the RO at the time offset equal to a number of valid ROs from the starting RO of the (</w:t>
      </w:r>
      <w:r w:rsidRPr="00697999">
        <w:rPr>
          <w:rFonts w:eastAsia="Batang"/>
          <w:i/>
          <w:iCs/>
          <w:lang w:val="en-GB" w:eastAsia="zh-CN"/>
        </w:rPr>
        <w:t>n-1</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the same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w:t>
      </w:r>
    </w:p>
    <w:p w14:paraId="78AD68B9" w14:textId="77777777" w:rsidR="00697999" w:rsidRPr="00697999" w:rsidRDefault="00697999" w:rsidP="00697999">
      <w:pPr>
        <w:numPr>
          <w:ilvl w:val="1"/>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If time offset is not configured, then Alt.1 Applies.</w:t>
      </w:r>
    </w:p>
    <w:p w14:paraId="2F978648" w14:textId="77777777" w:rsidR="00697999" w:rsidRPr="00697999" w:rsidRDefault="00697999" w:rsidP="00697999">
      <w:pPr>
        <w:numPr>
          <w:ilvl w:val="0"/>
          <w:numId w:val="37"/>
        </w:numPr>
        <w:overflowPunct/>
        <w:autoSpaceDE/>
        <w:autoSpaceDN/>
        <w:adjustRightInd/>
        <w:snapToGrid w:val="0"/>
        <w:spacing w:after="0"/>
        <w:jc w:val="both"/>
        <w:textAlignment w:val="auto"/>
        <w:rPr>
          <w:rFonts w:eastAsia="Batang"/>
          <w:lang w:val="en-GB" w:eastAsia="x-none"/>
        </w:rPr>
      </w:pPr>
      <w:r w:rsidRPr="00697999">
        <w:rPr>
          <w:rFonts w:eastAsia="Batang"/>
          <w:lang w:val="en-GB" w:eastAsia="zh-CN"/>
        </w:rPr>
        <w:t xml:space="preserve">It is not expected to have overlapping RO between any two RO groups for the </w:t>
      </w:r>
      <w:r w:rsidRPr="00697999">
        <w:rPr>
          <w:rFonts w:eastAsia="Batang"/>
          <w:lang w:val="en-GB" w:eastAsia="x-none"/>
        </w:rPr>
        <w:t xml:space="preserve">given number of </w:t>
      </w:r>
      <w:r w:rsidRPr="00697999">
        <w:rPr>
          <w:rFonts w:eastAsia="Batang"/>
          <w:i/>
          <w:iCs/>
          <w:lang w:val="en-GB" w:eastAsia="x-none"/>
        </w:rPr>
        <w:t>N</w:t>
      </w:r>
      <w:r w:rsidRPr="00697999">
        <w:rPr>
          <w:rFonts w:eastAsia="Batang"/>
          <w:lang w:val="en-GB" w:eastAsia="x-none"/>
        </w:rPr>
        <w:t xml:space="preserve"> multiple PRACH transmissions</w:t>
      </w:r>
      <w:r w:rsidRPr="00697999">
        <w:rPr>
          <w:rFonts w:eastAsia="Batang"/>
          <w:lang w:val="en-GB" w:eastAsia="zh-CN"/>
        </w:rPr>
        <w:t>.</w:t>
      </w:r>
    </w:p>
    <w:p w14:paraId="63074269" w14:textId="77777777" w:rsidR="00697999" w:rsidRPr="00697999" w:rsidRDefault="00697999" w:rsidP="00697999">
      <w:pPr>
        <w:numPr>
          <w:ilvl w:val="0"/>
          <w:numId w:val="37"/>
        </w:numPr>
        <w:overflowPunct/>
        <w:autoSpaceDE/>
        <w:autoSpaceDN/>
        <w:adjustRightInd/>
        <w:snapToGrid w:val="0"/>
        <w:spacing w:after="0"/>
        <w:jc w:val="both"/>
        <w:textAlignment w:val="auto"/>
        <w:rPr>
          <w:rFonts w:eastAsia="Batang"/>
          <w:lang w:val="en-GB" w:eastAsia="x-none"/>
        </w:rPr>
      </w:pPr>
      <w:r w:rsidRPr="00697999">
        <w:rPr>
          <w:rFonts w:eastAsia="Batang"/>
          <w:lang w:val="en-GB" w:eastAsia="x-none"/>
        </w:rPr>
        <w:t xml:space="preserve">the </w:t>
      </w:r>
      <w:r w:rsidRPr="00697999">
        <w:rPr>
          <w:rFonts w:eastAsia="Batang"/>
          <w:lang w:val="en-GB" w:eastAsia="zh-CN"/>
        </w:rPr>
        <w:t>remaining</w:t>
      </w:r>
      <w:r w:rsidRPr="00697999">
        <w:rPr>
          <w:rFonts w:eastAsia="Batang"/>
          <w:i/>
          <w:iCs/>
          <w:lang w:val="en-GB" w:eastAsia="x-none"/>
        </w:rPr>
        <w:t xml:space="preserve"> N-1</w:t>
      </w:r>
      <w:r w:rsidRPr="00697999">
        <w:rPr>
          <w:rFonts w:eastAsia="Batang"/>
          <w:lang w:val="en-GB" w:eastAsia="x-none"/>
        </w:rPr>
        <w:t xml:space="preserve"> ROs are the next </w:t>
      </w:r>
      <w:r w:rsidRPr="00697999">
        <w:rPr>
          <w:rFonts w:eastAsia="Batang"/>
          <w:i/>
          <w:iCs/>
          <w:lang w:val="en-GB" w:eastAsia="x-none"/>
        </w:rPr>
        <w:t xml:space="preserve">N-1 </w:t>
      </w:r>
      <w:r w:rsidRPr="00697999">
        <w:rPr>
          <w:rFonts w:eastAsia="Batang"/>
          <w:lang w:val="en-GB" w:eastAsia="x-none"/>
        </w:rPr>
        <w:t xml:space="preserve">ROs after the starting RO with </w:t>
      </w:r>
      <w:r w:rsidRPr="00697999">
        <w:rPr>
          <w:rFonts w:eastAsia="Batang"/>
          <w:lang w:val="en-GB" w:eastAsia="zh-CN"/>
        </w:rPr>
        <w:t>increasing order of time resource indexes</w:t>
      </w:r>
      <w:r w:rsidRPr="00697999">
        <w:rPr>
          <w:rFonts w:eastAsia="Batang"/>
          <w:lang w:val="en-GB" w:eastAsia="x-none"/>
        </w:rPr>
        <w:t xml:space="preserve"> and associated with the same SSB(s) as the starting RO, and </w:t>
      </w:r>
      <w:r w:rsidRPr="00697999">
        <w:rPr>
          <w:rFonts w:eastAsia="Batang"/>
          <w:lang w:val="en-GB" w:eastAsia="zh-CN"/>
        </w:rPr>
        <w:t>(</w:t>
      </w:r>
      <w:r w:rsidRPr="00697999">
        <w:rPr>
          <w:rFonts w:eastAsia="Batang"/>
          <w:lang w:val="en-GB" w:eastAsia="x-none"/>
        </w:rPr>
        <w:t>down select only one of the Alt.</w:t>
      </w:r>
      <w:r w:rsidRPr="00697999">
        <w:rPr>
          <w:rFonts w:eastAsia="Batang"/>
          <w:lang w:val="en-GB" w:eastAsia="zh-CN"/>
        </w:rPr>
        <w:t xml:space="preserve">) </w:t>
      </w:r>
    </w:p>
    <w:p w14:paraId="288B9036" w14:textId="77777777" w:rsidR="00697999" w:rsidRPr="00697999" w:rsidRDefault="00697999" w:rsidP="00697999">
      <w:pPr>
        <w:numPr>
          <w:ilvl w:val="2"/>
          <w:numId w:val="44"/>
        </w:numPr>
        <w:overflowPunct/>
        <w:autoSpaceDE/>
        <w:autoSpaceDN/>
        <w:adjustRightInd/>
        <w:snapToGrid w:val="0"/>
        <w:spacing w:after="0"/>
        <w:jc w:val="both"/>
        <w:textAlignment w:val="auto"/>
        <w:rPr>
          <w:rFonts w:eastAsia="Batang"/>
          <w:lang w:val="en-GB" w:eastAsia="zh-CN"/>
        </w:rPr>
      </w:pPr>
      <w:r w:rsidRPr="00697999">
        <w:rPr>
          <w:rFonts w:eastAsia="Batang"/>
          <w:lang w:val="en-GB" w:eastAsia="x-none"/>
        </w:rPr>
        <w:t xml:space="preserve">Alt. 1 (the starting RB of ROs within a RO group is the same) the </w:t>
      </w:r>
      <w:r w:rsidRPr="00697999">
        <w:rPr>
          <w:rFonts w:eastAsia="Batang"/>
          <w:i/>
          <w:iCs/>
          <w:lang w:val="en-GB" w:eastAsia="x-none"/>
        </w:rPr>
        <w:t>N-1</w:t>
      </w:r>
      <w:r w:rsidRPr="00697999">
        <w:rPr>
          <w:rFonts w:eastAsia="Batang"/>
          <w:lang w:val="en-GB" w:eastAsia="x-none"/>
        </w:rPr>
        <w:t xml:space="preserve"> ROs are with the same starting RB as the starting RO</w:t>
      </w:r>
      <w:r w:rsidRPr="00697999">
        <w:rPr>
          <w:rFonts w:eastAsia="Batang"/>
          <w:lang w:val="en-GB" w:eastAsia="zh-CN"/>
        </w:rPr>
        <w:t>.</w:t>
      </w:r>
    </w:p>
    <w:p w14:paraId="0D2827D6" w14:textId="77777777" w:rsidR="00697999" w:rsidRPr="00697999" w:rsidRDefault="00697999" w:rsidP="00697999">
      <w:pPr>
        <w:numPr>
          <w:ilvl w:val="2"/>
          <w:numId w:val="44"/>
        </w:numPr>
        <w:overflowPunct/>
        <w:autoSpaceDE/>
        <w:autoSpaceDN/>
        <w:adjustRightInd/>
        <w:snapToGrid w:val="0"/>
        <w:spacing w:after="0"/>
        <w:jc w:val="both"/>
        <w:textAlignment w:val="auto"/>
        <w:rPr>
          <w:rFonts w:eastAsia="Batang"/>
          <w:lang w:val="en-GB" w:eastAsia="zh-CN"/>
        </w:rPr>
      </w:pPr>
      <w:r w:rsidRPr="00697999">
        <w:rPr>
          <w:rFonts w:eastAsia="Batang"/>
          <w:lang w:val="en-GB" w:eastAsia="x-none"/>
        </w:rPr>
        <w:t xml:space="preserve">Alt. 2 (the starting RB of ROs within a RO group can be different) the </w:t>
      </w:r>
      <w:r w:rsidRPr="00697999">
        <w:rPr>
          <w:rFonts w:eastAsia="Batang"/>
          <w:i/>
          <w:iCs/>
          <w:lang w:val="en-GB" w:eastAsia="zh-CN"/>
        </w:rPr>
        <w:t>N</w:t>
      </w:r>
      <w:r w:rsidRPr="00697999">
        <w:rPr>
          <w:rFonts w:eastAsia="Batang"/>
          <w:lang w:val="en-GB" w:eastAsia="zh-CN"/>
        </w:rPr>
        <w:t>-1 ROs are with the lowest frequency resource index in corresponding time instance.</w:t>
      </w:r>
    </w:p>
    <w:p w14:paraId="588CE367" w14:textId="77777777" w:rsidR="00697999" w:rsidRPr="00697999" w:rsidRDefault="00697999" w:rsidP="00697999">
      <w:pPr>
        <w:numPr>
          <w:ilvl w:val="2"/>
          <w:numId w:val="44"/>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Alt. 3 (</w:t>
      </w:r>
      <w:r w:rsidRPr="00697999">
        <w:rPr>
          <w:rFonts w:eastAsia="Batang"/>
          <w:lang w:val="en-GB" w:eastAsia="x-none"/>
        </w:rPr>
        <w:t xml:space="preserve">the starting RB of within a RO group can be different and </w:t>
      </w:r>
      <w:r w:rsidRPr="00697999">
        <w:rPr>
          <w:rFonts w:eastAsia="Batang"/>
          <w:lang w:val="en-GB" w:eastAsia="zh-CN"/>
        </w:rPr>
        <w:t>a frequency offset is configured) the</w:t>
      </w:r>
      <w:r w:rsidRPr="00697999">
        <w:rPr>
          <w:rFonts w:eastAsia="Batang"/>
          <w:i/>
          <w:iCs/>
          <w:lang w:val="en-GB" w:eastAsia="zh-CN"/>
        </w:rPr>
        <w:t xml:space="preserve"> N-1</w:t>
      </w:r>
      <w:r w:rsidRPr="00697999">
        <w:rPr>
          <w:rFonts w:eastAsia="Batang"/>
          <w:lang w:val="en-GB" w:eastAsia="zh-CN"/>
        </w:rPr>
        <w:t xml:space="preserve"> ROs are determined based on a configured frequency offset.</w:t>
      </w:r>
    </w:p>
    <w:p w14:paraId="2FFCDC22" w14:textId="77777777" w:rsidR="00697999" w:rsidRPr="00697999" w:rsidRDefault="00697999" w:rsidP="00697999">
      <w:pPr>
        <w:numPr>
          <w:ilvl w:val="2"/>
          <w:numId w:val="44"/>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Alt. 4 (</w:t>
      </w:r>
      <w:r w:rsidRPr="00697999">
        <w:rPr>
          <w:rFonts w:eastAsia="Batang"/>
          <w:lang w:val="en-GB" w:eastAsia="x-none"/>
        </w:rPr>
        <w:t>the starting RB of ROs within a RO group can be different</w:t>
      </w:r>
      <w:r w:rsidRPr="00697999">
        <w:rPr>
          <w:rFonts w:eastAsia="Batang"/>
          <w:lang w:val="en-GB" w:eastAsia="zh-CN"/>
        </w:rPr>
        <w:t xml:space="preserve">), </w:t>
      </w:r>
      <w:r w:rsidRPr="00697999">
        <w:rPr>
          <w:rFonts w:eastAsia="Batang"/>
          <w:lang w:val="en-GB" w:eastAsia="x-none"/>
        </w:rPr>
        <w:t xml:space="preserve">the </w:t>
      </w:r>
      <w:r w:rsidRPr="00697999">
        <w:rPr>
          <w:rFonts w:eastAsia="Batang"/>
          <w:i/>
          <w:iCs/>
          <w:lang w:val="en-GB" w:eastAsia="zh-CN"/>
        </w:rPr>
        <w:t>N</w:t>
      </w:r>
      <w:r w:rsidRPr="00697999">
        <w:rPr>
          <w:rFonts w:eastAsia="Batang"/>
          <w:lang w:val="en-GB" w:eastAsia="zh-CN"/>
        </w:rPr>
        <w:t>-1 ROs are with the same relative frequency resource index among the multiple frequency multiplexing ROs associated with the same SSB in corresponding time instances.</w:t>
      </w:r>
    </w:p>
    <w:p w14:paraId="1295C58B" w14:textId="77777777" w:rsidR="00697999" w:rsidRPr="00697999" w:rsidRDefault="00697999" w:rsidP="00697999">
      <w:pPr>
        <w:overflowPunct/>
        <w:autoSpaceDE/>
        <w:autoSpaceDN/>
        <w:adjustRightInd/>
        <w:spacing w:before="120" w:after="120"/>
        <w:textAlignment w:val="auto"/>
        <w:rPr>
          <w:rFonts w:eastAsia="Batang"/>
          <w:b/>
          <w:bCs/>
          <w:highlight w:val="green"/>
          <w:lang w:eastAsia="zh-CN"/>
        </w:rPr>
      </w:pPr>
      <w:r w:rsidRPr="00697999">
        <w:rPr>
          <w:rFonts w:eastAsia="Batang"/>
          <w:b/>
          <w:bCs/>
          <w:highlight w:val="green"/>
          <w:lang w:eastAsia="zh-CN"/>
        </w:rPr>
        <w:t>Agreement</w:t>
      </w:r>
    </w:p>
    <w:p w14:paraId="16C81A06" w14:textId="77777777" w:rsidR="00697999" w:rsidRPr="00697999" w:rsidRDefault="00697999" w:rsidP="00697999">
      <w:pPr>
        <w:overflowPunct/>
        <w:autoSpaceDE/>
        <w:autoSpaceDN/>
        <w:adjustRightInd/>
        <w:spacing w:after="0"/>
        <w:textAlignment w:val="auto"/>
        <w:rPr>
          <w:rFonts w:eastAsia="Batang"/>
          <w:bCs/>
          <w:lang w:val="en-GB"/>
        </w:rPr>
      </w:pPr>
      <w:r w:rsidRPr="00697999">
        <w:rPr>
          <w:rFonts w:eastAsia="Batang"/>
          <w:bCs/>
          <w:lang w:val="en-GB"/>
        </w:rPr>
        <w:t>Add the following notes to the above agreement:</w:t>
      </w:r>
    </w:p>
    <w:p w14:paraId="159B1852" w14:textId="77777777" w:rsidR="00697999" w:rsidRPr="00697999" w:rsidRDefault="00697999" w:rsidP="00697999">
      <w:pPr>
        <w:overflowPunct/>
        <w:autoSpaceDE/>
        <w:autoSpaceDN/>
        <w:adjustRightInd/>
        <w:spacing w:after="0"/>
        <w:textAlignment w:val="auto"/>
        <w:rPr>
          <w:rFonts w:eastAsia="Batang"/>
          <w:bCs/>
          <w:lang w:val="en-GB"/>
        </w:rPr>
      </w:pPr>
      <w:r w:rsidRPr="00697999">
        <w:rPr>
          <w:rFonts w:eastAsia="Batang"/>
          <w:bCs/>
          <w:lang w:val="en-GB"/>
        </w:rPr>
        <w:t xml:space="preserve">Note1: “the starting RO of other RO groups are determined as the first valid RO after the previous RO group in the following order within the time period X: first, in increasing order of frequency resource indexes for frequency multiplexed </w:t>
      </w:r>
      <w:r w:rsidRPr="00697999">
        <w:rPr>
          <w:rFonts w:eastAsia="Batang"/>
          <w:bCs/>
          <w:lang w:val="en-GB"/>
        </w:rPr>
        <w:lastRenderedPageBreak/>
        <w:t>PRACH occasions; second, in increasing order of time resource indexes.” is illustrated as in the following figure (</w:t>
      </w:r>
      <w:r w:rsidRPr="00697999">
        <w:rPr>
          <w:rFonts w:eastAsia="Batang"/>
          <w:bCs/>
          <w:i/>
          <w:iCs/>
          <w:lang w:val="en-GB"/>
        </w:rPr>
        <w:t>N=2</w:t>
      </w:r>
      <w:r w:rsidRPr="00697999">
        <w:rPr>
          <w:rFonts w:eastAsia="Batang"/>
          <w:bCs/>
          <w:lang w:val="en-GB"/>
        </w:rPr>
        <w:t>, for ROs associated with SSB#0). This works for both Alt.1 and Alt.2 for the starting RO determination.</w:t>
      </w:r>
    </w:p>
    <w:p w14:paraId="7A00C7D8" w14:textId="77777777" w:rsidR="00697999" w:rsidRPr="00697999" w:rsidRDefault="00697999" w:rsidP="00697999">
      <w:pPr>
        <w:overflowPunct/>
        <w:autoSpaceDE/>
        <w:autoSpaceDN/>
        <w:adjustRightInd/>
        <w:spacing w:after="0"/>
        <w:jc w:val="center"/>
        <w:textAlignment w:val="auto"/>
        <w:rPr>
          <w:rFonts w:eastAsia="DengXian"/>
          <w:lang w:val="en-GB" w:eastAsia="zh-CN"/>
        </w:rPr>
      </w:pPr>
      <w:r w:rsidRPr="00697999">
        <w:rPr>
          <w:rFonts w:eastAsia="Batang"/>
          <w:noProof/>
          <w:lang w:val="en-GB"/>
        </w:rPr>
        <w:drawing>
          <wp:inline distT="0" distB="0" distL="0" distR="0" wp14:anchorId="3AB5E098" wp14:editId="6E75ED46">
            <wp:extent cx="4167505" cy="2373630"/>
            <wp:effectExtent l="0" t="0" r="4445" b="7620"/>
            <wp:docPr id="2" name="Picture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t="21416" b="21628"/>
                    <a:stretch>
                      <a:fillRect/>
                    </a:stretch>
                  </pic:blipFill>
                  <pic:spPr bwMode="auto">
                    <a:xfrm>
                      <a:off x="0" y="0"/>
                      <a:ext cx="4167505" cy="2373630"/>
                    </a:xfrm>
                    <a:prstGeom prst="rect">
                      <a:avLst/>
                    </a:prstGeom>
                    <a:noFill/>
                    <a:ln>
                      <a:noFill/>
                    </a:ln>
                  </pic:spPr>
                </pic:pic>
              </a:graphicData>
            </a:graphic>
          </wp:inline>
        </w:drawing>
      </w:r>
    </w:p>
    <w:p w14:paraId="0AFFA34E" w14:textId="77777777" w:rsidR="00697999" w:rsidRPr="00697999" w:rsidRDefault="00697999" w:rsidP="00697999">
      <w:pPr>
        <w:overflowPunct/>
        <w:autoSpaceDE/>
        <w:autoSpaceDN/>
        <w:adjustRightInd/>
        <w:spacing w:after="0"/>
        <w:textAlignment w:val="auto"/>
        <w:rPr>
          <w:rFonts w:eastAsia="DengXian"/>
          <w:lang w:val="en-GB" w:eastAsia="zh-CN"/>
        </w:rPr>
      </w:pPr>
    </w:p>
    <w:p w14:paraId="0C28A84D"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Note2: all the ROs mentioned in the agreement are valid ROs associated with the given same SSB(s</w:t>
      </w:r>
      <w:proofErr w:type="gramStart"/>
      <w:r w:rsidRPr="00697999">
        <w:rPr>
          <w:rFonts w:eastAsia="Batang"/>
          <w:lang w:val="en-GB"/>
        </w:rPr>
        <w:t>)</w:t>
      </w:r>
      <w:proofErr w:type="gramEnd"/>
      <w:r w:rsidRPr="00697999">
        <w:rPr>
          <w:rFonts w:eastAsia="Batang"/>
          <w:lang w:val="en-GB"/>
        </w:rPr>
        <w:t xml:space="preserve"> and all the RO groups mentioned in the agreement are RO groups consisting of valid ROs associated with the given same SSB(s).</w:t>
      </w:r>
    </w:p>
    <w:p w14:paraId="0ECD57F6"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 xml:space="preserve">Note3: </w:t>
      </w:r>
      <m:oMath>
        <m:sSub>
          <m:sSubPr>
            <m:ctrlPr>
              <w:rPr>
                <w:rFonts w:ascii="Cambria Math" w:eastAsia="Batang" w:hAnsi="Cambria Math"/>
                <w:i/>
                <w:lang w:val="en-GB"/>
              </w:rPr>
            </m:ctrlPr>
          </m:sSubPr>
          <m:e>
            <m:r>
              <w:rPr>
                <w:rFonts w:ascii="Cambria Math" w:eastAsia="Batang" w:hAnsi="Cambria Math"/>
                <w:lang w:val="en-GB"/>
              </w:rPr>
              <m:t>n</m:t>
            </m:r>
          </m:e>
          <m:sub>
            <m:r>
              <w:rPr>
                <w:rFonts w:ascii="Cambria Math" w:eastAsia="Batang" w:hAnsi="Cambria Math"/>
                <w:lang w:val="en-GB"/>
              </w:rPr>
              <m:t>RA</m:t>
            </m:r>
          </m:sub>
        </m:sSub>
      </m:oMath>
      <w:r w:rsidRPr="00697999">
        <w:rPr>
          <w:rFonts w:eastAsia="Batang"/>
          <w:lang w:val="en-GB"/>
        </w:rPr>
        <w:t xml:space="preserve"> of an RO, frequency resource index of an RO, and the starting RB of an RO indicate the same meaning, i.e., locate in the same frequency position.</w:t>
      </w:r>
    </w:p>
    <w:p w14:paraId="76B41E81" w14:textId="77777777" w:rsidR="00697999" w:rsidRPr="00697999" w:rsidRDefault="00697999" w:rsidP="00697999">
      <w:pPr>
        <w:overflowPunct/>
        <w:autoSpaceDE/>
        <w:autoSpaceDN/>
        <w:adjustRightInd/>
        <w:spacing w:before="120" w:after="120"/>
        <w:textAlignment w:val="auto"/>
        <w:rPr>
          <w:rFonts w:eastAsia="DengXian"/>
          <w:b/>
          <w:bCs/>
          <w:lang w:val="en-GB" w:eastAsia="zh-CN"/>
        </w:rPr>
      </w:pPr>
      <w:r w:rsidRPr="00697999">
        <w:rPr>
          <w:rFonts w:eastAsia="DengXian"/>
          <w:b/>
          <w:bCs/>
          <w:lang w:val="en-GB" w:eastAsia="zh-CN"/>
        </w:rPr>
        <w:t>Conclusion</w:t>
      </w:r>
    </w:p>
    <w:p w14:paraId="77032628"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 xml:space="preserve">For multiple PRACH transmissions with the same Tx beam, the </w:t>
      </w:r>
      <w:r w:rsidRPr="00697999">
        <w:rPr>
          <w:rFonts w:eastAsia="Batang"/>
          <w:color w:val="FF0000"/>
          <w:lang w:val="en-GB"/>
        </w:rPr>
        <w:t xml:space="preserve">two </w:t>
      </w:r>
      <w:r w:rsidRPr="00697999">
        <w:rPr>
          <w:rFonts w:eastAsia="Batang"/>
          <w:lang w:val="en-GB"/>
        </w:rPr>
        <w:t>transmission power determination equations (just for reference: equation (1) and (2) as shown in the reference) of Rel-17 NR PRACH are reused for calculating the transmission power of each PRACH transmission, i.e.,</w:t>
      </w:r>
    </w:p>
    <w:p w14:paraId="4EDBD0EE"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 xml:space="preserve">PREAMBLE_RECEIVED_TARGET_POWER = </w:t>
      </w:r>
      <w:proofErr w:type="spellStart"/>
      <w:r w:rsidRPr="00697999">
        <w:rPr>
          <w:rFonts w:eastAsia="Batang"/>
          <w:lang w:val="en-GB"/>
        </w:rPr>
        <w:t>preambleInitialReceivedTargetPower</w:t>
      </w:r>
      <w:proofErr w:type="spellEnd"/>
      <w:r w:rsidRPr="00697999">
        <w:rPr>
          <w:rFonts w:eastAsia="Batang"/>
          <w:lang w:val="en-GB"/>
        </w:rPr>
        <w:t xml:space="preserve"> + DELTA_PREAMBLE + (PREAMBLE_TRANSMISSION_COUNTER – 1) * powerRampingStep.</w:t>
      </w:r>
    </w:p>
    <w:p w14:paraId="61EB12CD" w14:textId="77777777" w:rsidR="00697999" w:rsidRPr="00697999" w:rsidRDefault="00697999" w:rsidP="00AC11FD">
      <w:pPr>
        <w:overflowPunct/>
        <w:autoSpaceDE/>
        <w:autoSpaceDN/>
        <w:adjustRightInd/>
        <w:spacing w:after="120"/>
        <w:textAlignment w:val="auto"/>
        <w:rPr>
          <w:rFonts w:eastAsia="Batang"/>
          <w:lang w:val="en-GB"/>
        </w:rPr>
      </w:pPr>
      <w:r w:rsidRPr="00697999">
        <w:rPr>
          <w:rFonts w:eastAsia="Batang"/>
          <w:lang w:val="en-GB"/>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9"/>
      </w:tblGrid>
      <w:tr w:rsidR="00697999" w:rsidRPr="00697999" w14:paraId="7A098226" w14:textId="77777777" w:rsidTr="00DC2FFE">
        <w:tc>
          <w:tcPr>
            <w:tcW w:w="13948" w:type="dxa"/>
            <w:shd w:val="clear" w:color="auto" w:fill="auto"/>
          </w:tcPr>
          <w:p w14:paraId="123D223C" w14:textId="77777777" w:rsidR="00697999" w:rsidRPr="00697999" w:rsidRDefault="00697999" w:rsidP="00697999">
            <w:pPr>
              <w:overflowPunct/>
              <w:autoSpaceDE/>
              <w:autoSpaceDN/>
              <w:adjustRightInd/>
              <w:spacing w:after="0"/>
              <w:textAlignment w:val="auto"/>
              <w:rPr>
                <w:rFonts w:eastAsia="Batang"/>
                <w:b/>
                <w:bCs/>
                <w:lang w:val="en-GB"/>
              </w:rPr>
            </w:pPr>
            <w:r w:rsidRPr="00697999">
              <w:rPr>
                <w:rFonts w:eastAsia="Batang"/>
                <w:b/>
                <w:bCs/>
                <w:lang w:val="en-GB"/>
              </w:rPr>
              <w:t>For reference:</w:t>
            </w:r>
          </w:p>
          <w:p w14:paraId="4E571084"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 xml:space="preserve">The power control formula of </w:t>
            </w:r>
            <w:r w:rsidRPr="00697999">
              <w:rPr>
                <w:rFonts w:eastAsia="Batang"/>
                <w:b/>
                <w:bCs/>
                <w:lang w:val="en-GB"/>
              </w:rPr>
              <w:t xml:space="preserve">NR PRACH </w:t>
            </w:r>
            <w:r w:rsidRPr="00697999">
              <w:rPr>
                <w:rFonts w:eastAsia="Batang"/>
                <w:lang w:val="en-GB"/>
              </w:rPr>
              <w:t>consists of the following two steps:</w:t>
            </w:r>
          </w:p>
          <w:p w14:paraId="7D21850C"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b/>
                <w:lang w:val="en-GB"/>
              </w:rPr>
              <w:t>Step 1</w:t>
            </w:r>
            <w:r w:rsidRPr="00697999">
              <w:rPr>
                <w:rFonts w:eastAsia="Batang"/>
                <w:lang w:val="en-GB"/>
              </w:rPr>
              <w:t xml:space="preserve">: Calculate the receive target power of one single transmission. </w:t>
            </w:r>
          </w:p>
          <w:p w14:paraId="09FA092F" w14:textId="77777777" w:rsidR="00697999" w:rsidRPr="00697999" w:rsidRDefault="00697999" w:rsidP="00697999">
            <w:pPr>
              <w:overflowPunct/>
              <w:autoSpaceDE/>
              <w:autoSpaceDN/>
              <w:adjustRightInd/>
              <w:spacing w:after="0"/>
              <w:ind w:leftChars="200" w:left="400"/>
              <w:textAlignment w:val="auto"/>
              <w:rPr>
                <w:rFonts w:eastAsia="Batang"/>
                <w:lang w:val="en-GB"/>
              </w:rPr>
            </w:pPr>
            <w:r w:rsidRPr="00697999">
              <w:rPr>
                <w:rFonts w:eastAsia="Batang"/>
                <w:lang w:val="en-GB"/>
              </w:rPr>
              <w:t>PREAMBLE_RECEIVED_TARGET_POWER=preambleInitialReceivedTargetPower+DELTA_PREAMBLE + (PREAMBLE_TRANSMISSION_COUNTER – 1) * powerRampingStep</w:t>
            </w:r>
            <w:proofErr w:type="gramStart"/>
            <w:r w:rsidRPr="00697999">
              <w:rPr>
                <w:rFonts w:eastAsia="Batang"/>
                <w:lang w:val="en-GB"/>
              </w:rPr>
              <w:t xml:space="preserve">   (</w:t>
            </w:r>
            <w:proofErr w:type="gramEnd"/>
            <w:r w:rsidRPr="00697999">
              <w:rPr>
                <w:rFonts w:eastAsia="Batang"/>
                <w:lang w:val="en-GB"/>
              </w:rPr>
              <w:t>1)</w:t>
            </w:r>
          </w:p>
          <w:p w14:paraId="583F123C"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b/>
                <w:lang w:val="en-GB"/>
              </w:rPr>
              <w:t>Step 2</w:t>
            </w:r>
            <w:r w:rsidRPr="00697999">
              <w:rPr>
                <w:rFonts w:eastAsia="Batang"/>
                <w:lang w:val="en-GB"/>
              </w:rPr>
              <w:t>: Calculate the transmission power of single transmission.</w:t>
            </w:r>
          </w:p>
          <w:p w14:paraId="06AB708D" w14:textId="77777777" w:rsidR="00697999" w:rsidRPr="00697999" w:rsidRDefault="00697999" w:rsidP="00697999">
            <w:pPr>
              <w:overflowPunct/>
              <w:autoSpaceDE/>
              <w:autoSpaceDN/>
              <w:adjustRightInd/>
              <w:spacing w:after="0"/>
              <w:ind w:leftChars="200" w:left="400"/>
              <w:textAlignment w:val="auto"/>
              <w:rPr>
                <w:rFonts w:eastAsia="Batang"/>
                <w:lang w:val="en-GB"/>
              </w:rPr>
            </w:pPr>
            <w:r w:rsidRPr="00697999">
              <w:rPr>
                <w:rFonts w:eastAsia="Batang"/>
                <w:lang w:val="en-GB"/>
              </w:rPr>
              <w:t xml:space="preserve">P_PRACH = min{P_CMAX(i), PREAMBLE_RECEIVED_TARGET_POWER + </w:t>
            </w:r>
            <w:proofErr w:type="spellStart"/>
            <w:r w:rsidRPr="00697999">
              <w:rPr>
                <w:rFonts w:eastAsia="Batang"/>
                <w:lang w:val="en-GB"/>
              </w:rPr>
              <w:t>PL_c</w:t>
            </w:r>
            <w:proofErr w:type="spellEnd"/>
            <w:r w:rsidRPr="00697999">
              <w:rPr>
                <w:rFonts w:eastAsia="Batang"/>
                <w:lang w:val="en-GB"/>
              </w:rPr>
              <w:t>} [dBm] (2)</w:t>
            </w:r>
          </w:p>
        </w:tc>
      </w:tr>
    </w:tbl>
    <w:p w14:paraId="59D2DD18" w14:textId="77777777" w:rsidR="00697999" w:rsidRPr="00697999" w:rsidRDefault="00697999" w:rsidP="00697999">
      <w:pPr>
        <w:overflowPunct/>
        <w:autoSpaceDE/>
        <w:autoSpaceDN/>
        <w:adjustRightInd/>
        <w:spacing w:after="0"/>
        <w:textAlignment w:val="auto"/>
        <w:rPr>
          <w:rFonts w:eastAsia="DengXian"/>
          <w:lang w:val="en-GB" w:eastAsia="zh-CN"/>
        </w:rPr>
      </w:pPr>
    </w:p>
    <w:p w14:paraId="0978D423" w14:textId="77777777" w:rsidR="00697999" w:rsidRPr="00697999" w:rsidRDefault="00697999" w:rsidP="00697999">
      <w:pPr>
        <w:overflowPunct/>
        <w:autoSpaceDE/>
        <w:autoSpaceDN/>
        <w:adjustRightInd/>
        <w:spacing w:before="120" w:after="120"/>
        <w:textAlignment w:val="auto"/>
        <w:rPr>
          <w:rFonts w:eastAsia="Batang"/>
          <w:b/>
          <w:bCs/>
          <w:highlight w:val="green"/>
          <w:lang w:eastAsia="zh-CN"/>
        </w:rPr>
      </w:pPr>
      <w:r w:rsidRPr="00697999">
        <w:rPr>
          <w:rFonts w:eastAsia="Batang"/>
          <w:b/>
          <w:bCs/>
          <w:highlight w:val="green"/>
          <w:lang w:eastAsia="zh-CN"/>
        </w:rPr>
        <w:t>Agreement</w:t>
      </w:r>
    </w:p>
    <w:p w14:paraId="7B6F0433"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 xml:space="preserve">For a given number of </w:t>
      </w:r>
      <w:r w:rsidRPr="00697999">
        <w:rPr>
          <w:rFonts w:eastAsia="Batang"/>
          <w:i/>
          <w:iCs/>
          <w:lang w:val="en-GB"/>
        </w:rPr>
        <w:t>N</w:t>
      </w:r>
      <w:r w:rsidRPr="00697999">
        <w:rPr>
          <w:rFonts w:eastAsia="Batang"/>
          <w:lang w:val="en-GB"/>
        </w:rPr>
        <w:t xml:space="preserve"> multiple PRACH transmissions, to determine the starting RO of all the RO groups within a time period X:</w:t>
      </w:r>
    </w:p>
    <w:p w14:paraId="6D010F49" w14:textId="77777777" w:rsidR="00697999" w:rsidRPr="00697999" w:rsidRDefault="00697999" w:rsidP="00697999">
      <w:pPr>
        <w:numPr>
          <w:ilvl w:val="1"/>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If a time offset is configured, then</w:t>
      </w:r>
    </w:p>
    <w:p w14:paraId="5CB45FF9" w14:textId="77777777" w:rsidR="00697999" w:rsidRPr="00697999" w:rsidRDefault="00697999" w:rsidP="00697999">
      <w:pPr>
        <w:numPr>
          <w:ilvl w:val="2"/>
          <w:numId w:val="45"/>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 xml:space="preserve">the starting RO of the first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from the first valid RO within the time period X, first in increasing order of frequency resource index for frequency multiplexed PRACH occasions; second in increasing order of time resource index.</w:t>
      </w:r>
    </w:p>
    <w:p w14:paraId="0ED2C86C" w14:textId="77777777" w:rsidR="00697999" w:rsidRPr="00697999" w:rsidRDefault="00697999" w:rsidP="00697999">
      <w:pPr>
        <w:numPr>
          <w:ilvl w:val="2"/>
          <w:numId w:val="45"/>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 xml:space="preserve">the starting RO of the </w:t>
      </w:r>
      <w:r w:rsidRPr="00697999">
        <w:rPr>
          <w:rFonts w:eastAsia="Batang"/>
          <w:i/>
          <w:iCs/>
          <w:lang w:val="en-GB" w:eastAsia="zh-CN"/>
        </w:rPr>
        <w:t>n</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as the RO at the time offset equal to a number of valid ROs from the starting RO of the (</w:t>
      </w:r>
      <w:r w:rsidRPr="00697999">
        <w:rPr>
          <w:rFonts w:eastAsia="Batang"/>
          <w:i/>
          <w:iCs/>
          <w:lang w:val="en-GB" w:eastAsia="zh-CN"/>
        </w:rPr>
        <w:t>n-1</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the same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w:t>
      </w:r>
    </w:p>
    <w:p w14:paraId="475F9F77" w14:textId="77777777" w:rsidR="00697999" w:rsidRPr="00697999" w:rsidRDefault="00697999" w:rsidP="00697999">
      <w:pPr>
        <w:numPr>
          <w:ilvl w:val="1"/>
          <w:numId w:val="37"/>
        </w:numPr>
        <w:overflowPunct/>
        <w:autoSpaceDE/>
        <w:autoSpaceDN/>
        <w:adjustRightInd/>
        <w:snapToGrid w:val="0"/>
        <w:spacing w:after="0"/>
        <w:jc w:val="both"/>
        <w:textAlignment w:val="auto"/>
        <w:rPr>
          <w:rFonts w:eastAsia="Batang"/>
          <w:strike/>
          <w:color w:val="000000"/>
          <w:lang w:val="en-GB" w:eastAsia="zh-CN"/>
        </w:rPr>
      </w:pPr>
      <w:r w:rsidRPr="00697999">
        <w:rPr>
          <w:rFonts w:eastAsia="Batang"/>
          <w:color w:val="000000"/>
          <w:lang w:val="en-GB" w:eastAsia="zh-CN"/>
        </w:rPr>
        <w:t xml:space="preserve">If time offset is not configured, then </w:t>
      </w:r>
    </w:p>
    <w:p w14:paraId="3A7575F7" w14:textId="77777777" w:rsidR="00697999" w:rsidRPr="00697999" w:rsidRDefault="00697999" w:rsidP="00697999">
      <w:pPr>
        <w:numPr>
          <w:ilvl w:val="2"/>
          <w:numId w:val="45"/>
        </w:numPr>
        <w:overflowPunct/>
        <w:autoSpaceDE/>
        <w:autoSpaceDN/>
        <w:adjustRightInd/>
        <w:snapToGrid w:val="0"/>
        <w:spacing w:after="0"/>
        <w:jc w:val="both"/>
        <w:textAlignment w:val="auto"/>
        <w:rPr>
          <w:rFonts w:eastAsia="Batang"/>
          <w:color w:val="000000"/>
          <w:lang w:val="en-GB" w:eastAsia="zh-CN"/>
        </w:rPr>
      </w:pPr>
      <w:r w:rsidRPr="00697999">
        <w:rPr>
          <w:rFonts w:eastAsia="Batang"/>
          <w:color w:val="000000"/>
          <w:lang w:val="en-GB" w:eastAsia="zh-CN"/>
        </w:rPr>
        <w:t>the starting RO of the first RO group is the first valid RO within the time period X.</w:t>
      </w:r>
    </w:p>
    <w:p w14:paraId="473B677C" w14:textId="77777777" w:rsidR="00697999" w:rsidRPr="00697999" w:rsidRDefault="00697999" w:rsidP="00697999">
      <w:pPr>
        <w:numPr>
          <w:ilvl w:val="2"/>
          <w:numId w:val="45"/>
        </w:numPr>
        <w:overflowPunct/>
        <w:autoSpaceDE/>
        <w:autoSpaceDN/>
        <w:adjustRightInd/>
        <w:snapToGrid w:val="0"/>
        <w:spacing w:after="0"/>
        <w:jc w:val="both"/>
        <w:textAlignment w:val="auto"/>
        <w:rPr>
          <w:rFonts w:eastAsia="Batang"/>
          <w:color w:val="000000"/>
          <w:lang w:val="en-GB" w:eastAsia="zh-CN"/>
        </w:rPr>
      </w:pPr>
      <w:r w:rsidRPr="00697999">
        <w:rPr>
          <w:rFonts w:eastAsia="Batang"/>
          <w:color w:val="000000"/>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CFDE952" w14:textId="77777777" w:rsidR="00697999" w:rsidRPr="00697999" w:rsidRDefault="00697999" w:rsidP="00697999">
      <w:pPr>
        <w:overflowPunct/>
        <w:autoSpaceDE/>
        <w:autoSpaceDN/>
        <w:adjustRightInd/>
        <w:spacing w:before="120" w:after="120"/>
        <w:textAlignment w:val="auto"/>
        <w:rPr>
          <w:rFonts w:eastAsia="Batang"/>
          <w:b/>
          <w:bCs/>
          <w:highlight w:val="green"/>
          <w:lang w:eastAsia="zh-CN"/>
        </w:rPr>
      </w:pPr>
      <w:r w:rsidRPr="00697999">
        <w:rPr>
          <w:rFonts w:eastAsia="Batang"/>
          <w:b/>
          <w:bCs/>
          <w:highlight w:val="green"/>
          <w:lang w:eastAsia="zh-CN"/>
        </w:rPr>
        <w:t>Agreement</w:t>
      </w:r>
    </w:p>
    <w:p w14:paraId="43ECD07F" w14:textId="77777777" w:rsidR="00697999" w:rsidRPr="00697999" w:rsidRDefault="00697999" w:rsidP="00697999">
      <w:pPr>
        <w:overflowPunct/>
        <w:autoSpaceDE/>
        <w:autoSpaceDN/>
        <w:adjustRightInd/>
        <w:spacing w:after="0"/>
        <w:jc w:val="both"/>
        <w:textAlignment w:val="auto"/>
        <w:rPr>
          <w:lang w:eastAsia="x-none"/>
        </w:rPr>
      </w:pPr>
      <w:r w:rsidRPr="00697999">
        <w:rPr>
          <w:lang w:eastAsia="x-none"/>
        </w:rPr>
        <w:lastRenderedPageBreak/>
        <w:t xml:space="preserve">For the number of SSB-to-RO association pattern periods </w:t>
      </w:r>
      <w:r w:rsidRPr="00697999">
        <w:rPr>
          <w:i/>
          <w:iCs/>
          <w:lang w:eastAsia="x-none"/>
        </w:rPr>
        <w:t>K</w:t>
      </w:r>
      <w:r w:rsidRPr="00697999">
        <w:rPr>
          <w:lang w:eastAsia="x-none"/>
        </w:rPr>
        <w:t xml:space="preserve"> within the time period X,</w:t>
      </w:r>
    </w:p>
    <w:p w14:paraId="6F076C94" w14:textId="77777777" w:rsidR="00697999" w:rsidRPr="00697999" w:rsidRDefault="00697999" w:rsidP="00697999">
      <w:pPr>
        <w:numPr>
          <w:ilvl w:val="0"/>
          <w:numId w:val="37"/>
        </w:numPr>
        <w:overflowPunct/>
        <w:autoSpaceDE/>
        <w:autoSpaceDN/>
        <w:adjustRightInd/>
        <w:snapToGrid w:val="0"/>
        <w:spacing w:after="0"/>
        <w:jc w:val="both"/>
        <w:textAlignment w:val="auto"/>
        <w:rPr>
          <w:rFonts w:eastAsia="Batang"/>
          <w:bCs/>
          <w:lang w:val="en-GB" w:eastAsia="x-none"/>
        </w:rPr>
      </w:pPr>
      <w:r w:rsidRPr="00697999">
        <w:rPr>
          <w:rFonts w:eastAsia="Batang"/>
          <w:bCs/>
          <w:lang w:val="en-GB" w:eastAsia="x-none"/>
        </w:rPr>
        <w:t xml:space="preserve">For multiple PRACH transmissions with different numbers, support </w:t>
      </w:r>
    </w:p>
    <w:p w14:paraId="0ADD5ECF" w14:textId="77777777" w:rsidR="00697999" w:rsidRPr="00697999" w:rsidRDefault="00697999" w:rsidP="00697999">
      <w:pPr>
        <w:numPr>
          <w:ilvl w:val="0"/>
          <w:numId w:val="29"/>
        </w:numPr>
        <w:overflowPunct/>
        <w:autoSpaceDE/>
        <w:autoSpaceDN/>
        <w:adjustRightInd/>
        <w:spacing w:after="0"/>
        <w:ind w:left="420" w:firstLine="0"/>
        <w:textAlignment w:val="auto"/>
        <w:rPr>
          <w:rFonts w:eastAsia="Batang"/>
          <w:bCs/>
          <w:lang w:val="en-GB" w:eastAsia="x-none"/>
        </w:rPr>
      </w:pPr>
      <w:r w:rsidRPr="00697999">
        <w:rPr>
          <w:rFonts w:eastAsia="Batang"/>
          <w:bCs/>
          <w:lang w:val="en-GB" w:eastAsia="x-none"/>
        </w:rPr>
        <w:t>One common</w:t>
      </w:r>
      <w:r w:rsidRPr="00697999">
        <w:rPr>
          <w:rFonts w:eastAsia="Batang"/>
          <w:b/>
          <w:lang w:val="en-GB" w:eastAsia="x-none"/>
        </w:rPr>
        <w:t xml:space="preserve"> </w:t>
      </w:r>
      <w:r w:rsidRPr="00697999">
        <w:rPr>
          <w:rFonts w:eastAsia="Batang"/>
          <w:bCs/>
          <w:i/>
          <w:iCs/>
          <w:lang w:val="en-GB" w:eastAsia="x-none"/>
        </w:rPr>
        <w:t>K</w:t>
      </w:r>
      <w:r w:rsidRPr="00697999">
        <w:rPr>
          <w:rFonts w:eastAsia="Batang"/>
          <w:bCs/>
          <w:lang w:val="en-GB" w:eastAsia="x-none"/>
        </w:rPr>
        <w:t xml:space="preserve"> is implicitly determined as a minimum integer for all the configured number of multiple PRACH transmissions such that for each of </w:t>
      </w:r>
      <m:oMath>
        <m:sSubSup>
          <m:sSubSupPr>
            <m:ctrlPr>
              <w:rPr>
                <w:rFonts w:ascii="Cambria Math" w:eastAsia="Batang" w:hAnsi="Cambria Math"/>
                <w:bCs/>
                <w:lang w:val="en-GB" w:eastAsia="x-none"/>
              </w:rPr>
            </m:ctrlPr>
          </m:sSubSupPr>
          <m:e>
            <m:r>
              <w:rPr>
                <w:rFonts w:ascii="Cambria Math" w:eastAsia="Batang" w:hAnsi="Cambria Math"/>
                <w:lang w:val="en-GB" w:eastAsia="x-none"/>
              </w:rPr>
              <m:t>N</m:t>
            </m:r>
          </m:e>
          <m:sub>
            <m:r>
              <w:rPr>
                <w:rFonts w:ascii="Cambria Math" w:eastAsia="Batang" w:hAnsi="Cambria Math"/>
                <w:lang w:val="en-GB" w:eastAsia="x-none"/>
              </w:rPr>
              <m:t>Tx</m:t>
            </m:r>
          </m:sub>
          <m:sup>
            <m:r>
              <w:rPr>
                <w:rFonts w:ascii="Cambria Math" w:eastAsia="Batang" w:hAnsi="Cambria Math"/>
                <w:lang w:val="en-GB" w:eastAsia="x-none"/>
              </w:rPr>
              <m:t>SSB</m:t>
            </m:r>
          </m:sup>
        </m:sSubSup>
      </m:oMath>
      <w:r w:rsidRPr="00697999">
        <w:rPr>
          <w:rFonts w:eastAsia="Batang"/>
          <w:bCs/>
          <w:lang w:val="en-GB" w:eastAsia="x-none"/>
        </w:rPr>
        <w:t xml:space="preserve"> SSBs, there is at least one RO group per each configured number of multiple PRACH transmissions consisting of ROs associated with the SSB.</w:t>
      </w:r>
    </w:p>
    <w:p w14:paraId="698AD42F" w14:textId="77777777" w:rsidR="00697999" w:rsidRPr="00697999" w:rsidRDefault="00697999" w:rsidP="00697999">
      <w:pPr>
        <w:overflowPunct/>
        <w:autoSpaceDE/>
        <w:autoSpaceDN/>
        <w:adjustRightInd/>
        <w:spacing w:before="120" w:after="120"/>
        <w:textAlignment w:val="auto"/>
        <w:rPr>
          <w:rFonts w:eastAsia="Batang"/>
          <w:b/>
          <w:bCs/>
          <w:highlight w:val="green"/>
          <w:lang w:eastAsia="zh-CN"/>
        </w:rPr>
      </w:pPr>
      <w:r w:rsidRPr="00697999">
        <w:rPr>
          <w:rFonts w:eastAsia="Batang"/>
          <w:b/>
          <w:bCs/>
          <w:highlight w:val="green"/>
          <w:lang w:eastAsia="zh-CN"/>
        </w:rPr>
        <w:t>Agreement</w:t>
      </w:r>
    </w:p>
    <w:p w14:paraId="0DFAF6A1" w14:textId="77777777" w:rsidR="00697999" w:rsidRPr="00697999" w:rsidRDefault="00697999" w:rsidP="00697999">
      <w:pPr>
        <w:overflowPunct/>
        <w:autoSpaceDE/>
        <w:autoSpaceDN/>
        <w:adjustRightInd/>
        <w:spacing w:after="0"/>
        <w:textAlignment w:val="auto"/>
        <w:rPr>
          <w:rFonts w:eastAsia="Batang"/>
          <w:lang w:val="en-GB"/>
        </w:rPr>
      </w:pPr>
      <w:r w:rsidRPr="00697999">
        <w:rPr>
          <w:rFonts w:eastAsia="Batang"/>
          <w:lang w:val="en-GB"/>
        </w:rPr>
        <w:t xml:space="preserve">For a given number of </w:t>
      </w:r>
      <w:r w:rsidRPr="00697999">
        <w:rPr>
          <w:rFonts w:eastAsia="Batang"/>
          <w:i/>
          <w:iCs/>
          <w:lang w:val="en-GB"/>
        </w:rPr>
        <w:t>N</w:t>
      </w:r>
      <w:r w:rsidRPr="00697999">
        <w:rPr>
          <w:rFonts w:eastAsia="Batang"/>
          <w:lang w:val="en-GB"/>
        </w:rPr>
        <w:t xml:space="preserve"> multiple PRACH transmissions, the remaining </w:t>
      </w:r>
      <w:r w:rsidRPr="00697999">
        <w:rPr>
          <w:rFonts w:eastAsia="Batang"/>
          <w:i/>
          <w:iCs/>
          <w:lang w:val="en-GB"/>
        </w:rPr>
        <w:t>N-1</w:t>
      </w:r>
      <w:r w:rsidRPr="00697999">
        <w:rPr>
          <w:rFonts w:eastAsia="Batang"/>
          <w:lang w:val="en-GB"/>
        </w:rPr>
        <w:t xml:space="preserve"> ROs are the next </w:t>
      </w:r>
      <w:r w:rsidRPr="00697999">
        <w:rPr>
          <w:rFonts w:eastAsia="Batang"/>
          <w:i/>
          <w:iCs/>
          <w:lang w:val="en-GB"/>
        </w:rPr>
        <w:t>N-1</w:t>
      </w:r>
      <w:r w:rsidRPr="00697999">
        <w:rPr>
          <w:rFonts w:eastAsia="Batang"/>
          <w:lang w:val="en-GB"/>
        </w:rPr>
        <w:t xml:space="preserve"> ROs after the starting RO with increasing order of time resource indexes and associated with the same SSB(s) as the starting RO, to determine the remaining</w:t>
      </w:r>
      <w:r w:rsidRPr="00697999">
        <w:rPr>
          <w:rFonts w:eastAsia="Batang"/>
          <w:i/>
          <w:iCs/>
          <w:lang w:val="en-GB"/>
        </w:rPr>
        <w:t xml:space="preserve"> N-1 </w:t>
      </w:r>
      <w:r w:rsidRPr="00697999">
        <w:rPr>
          <w:rFonts w:eastAsia="Batang"/>
          <w:lang w:val="en-GB"/>
        </w:rPr>
        <w:t>ROs:</w:t>
      </w:r>
    </w:p>
    <w:p w14:paraId="6FD43303" w14:textId="77777777" w:rsidR="00697999" w:rsidRPr="00697999" w:rsidRDefault="00697999" w:rsidP="00697999">
      <w:pPr>
        <w:numPr>
          <w:ilvl w:val="0"/>
          <w:numId w:val="37"/>
        </w:numPr>
        <w:overflowPunct/>
        <w:autoSpaceDE/>
        <w:autoSpaceDN/>
        <w:adjustRightInd/>
        <w:snapToGrid w:val="0"/>
        <w:spacing w:after="0"/>
        <w:jc w:val="both"/>
        <w:textAlignment w:val="auto"/>
        <w:rPr>
          <w:rFonts w:eastAsia="Batang"/>
          <w:lang w:val="en-GB" w:eastAsia="zh-CN"/>
        </w:rPr>
      </w:pPr>
      <w:r w:rsidRPr="00697999">
        <w:rPr>
          <w:rFonts w:eastAsia="Batang"/>
          <w:lang w:val="en-GB" w:eastAsia="zh-CN"/>
        </w:rPr>
        <w:t>the</w:t>
      </w:r>
      <w:r w:rsidRPr="00697999">
        <w:rPr>
          <w:rFonts w:eastAsia="Batang"/>
          <w:i/>
          <w:iCs/>
          <w:lang w:val="en-GB" w:eastAsia="zh-CN"/>
        </w:rPr>
        <w:t xml:space="preserve"> N-1</w:t>
      </w:r>
      <w:r w:rsidRPr="00697999">
        <w:rPr>
          <w:rFonts w:eastAsia="Batang"/>
          <w:lang w:val="en-GB" w:eastAsia="zh-CN"/>
        </w:rPr>
        <w:t xml:space="preserve"> ROs are with the same starting RB as the starting RO.</w:t>
      </w:r>
    </w:p>
    <w:p w14:paraId="70EB62FB" w14:textId="2CBB29CE"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w:t>
      </w:r>
      <w:r w:rsidR="007F1D1B">
        <w:rPr>
          <w:lang w:val="en-US" w:eastAsia="zh-CN"/>
        </w:rPr>
        <w:t>on remaining issues for</w:t>
      </w:r>
      <w:r>
        <w:rPr>
          <w:lang w:val="en-US" w:eastAsia="zh-CN"/>
        </w:rPr>
        <w:t xml:space="preserve">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6468F7">
        <w:rPr>
          <w:lang w:val="en-US" w:eastAsia="zh-CN"/>
        </w:rPr>
        <w:t xml:space="preserve">remaining issues for power domain enhancement and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8B11B1">
        <w:rPr>
          <w:lang w:val="en-US" w:eastAsia="zh-CN"/>
        </w:rPr>
        <w:t xml:space="preserve">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A12CE9">
        <w:rPr>
          <w:lang w:val="en-US" w:eastAsia="zh-CN"/>
        </w:rPr>
        <w:t>[2]</w:t>
      </w:r>
      <w:r w:rsidR="00807E9D">
        <w:rPr>
          <w:lang w:val="en-US" w:eastAsia="zh-CN"/>
        </w:rPr>
        <w:fldChar w:fldCharType="end"/>
      </w:r>
      <w:r w:rsidR="007E5E2F">
        <w:rPr>
          <w:lang w:val="en-US" w:eastAsia="zh-CN"/>
        </w:rPr>
        <w:t xml:space="preserve"> and </w:t>
      </w:r>
      <w:r w:rsidR="00D07204">
        <w:rPr>
          <w:lang w:val="en-US" w:eastAsia="zh-CN"/>
        </w:rPr>
        <w:fldChar w:fldCharType="begin"/>
      </w:r>
      <w:r w:rsidR="00D07204">
        <w:rPr>
          <w:lang w:val="en-US" w:eastAsia="zh-CN"/>
        </w:rPr>
        <w:instrText xml:space="preserve"> REF _Ref145848361 \r \h </w:instrText>
      </w:r>
      <w:r w:rsidR="00D07204">
        <w:rPr>
          <w:lang w:val="en-US" w:eastAsia="zh-CN"/>
        </w:rPr>
      </w:r>
      <w:r w:rsidR="00D07204">
        <w:rPr>
          <w:lang w:val="en-US" w:eastAsia="zh-CN"/>
        </w:rPr>
        <w:fldChar w:fldCharType="separate"/>
      </w:r>
      <w:r w:rsidR="00A12CE9">
        <w:rPr>
          <w:lang w:val="en-US" w:eastAsia="zh-CN"/>
        </w:rPr>
        <w:t>[3]</w:t>
      </w:r>
      <w:r w:rsidR="00D07204">
        <w:rPr>
          <w:lang w:val="en-US" w:eastAsia="zh-CN"/>
        </w:rPr>
        <w:fldChar w:fldCharType="end"/>
      </w:r>
      <w:r w:rsidR="007E5E2F">
        <w:rPr>
          <w:lang w:val="en-US" w:eastAsia="zh-CN"/>
        </w:rPr>
        <w:t>, respectively</w:t>
      </w:r>
      <w:r w:rsidR="007041AA">
        <w:rPr>
          <w:lang w:val="en-US" w:eastAsia="zh-CN"/>
        </w:rPr>
        <w:t xml:space="preserve">. </w:t>
      </w:r>
    </w:p>
    <w:p w14:paraId="5A6DF2EA" w14:textId="72001682" w:rsidR="00147700" w:rsidRDefault="00AB7D3D" w:rsidP="00405833">
      <w:pPr>
        <w:pStyle w:val="Heading1"/>
      </w:pPr>
      <w:r>
        <w:t xml:space="preserve">Remaining </w:t>
      </w:r>
      <w:r w:rsidR="00E61CAC">
        <w:t>issues</w:t>
      </w:r>
      <w:r>
        <w:t xml:space="preserve"> on</w:t>
      </w:r>
      <w:r w:rsidR="00147700">
        <w:t xml:space="preserve"> multiple PRACH transmissions</w:t>
      </w:r>
    </w:p>
    <w:p w14:paraId="4817C21F" w14:textId="63A690CE" w:rsidR="009648BE" w:rsidRDefault="00F24D0D" w:rsidP="00DD3CD2">
      <w:pPr>
        <w:pStyle w:val="Heading2"/>
      </w:pPr>
      <w:r>
        <w:t>Same preamble index</w:t>
      </w:r>
      <w:r w:rsidR="00643537">
        <w:t xml:space="preserve"> </w:t>
      </w:r>
      <w:r w:rsidR="003C254F">
        <w:t xml:space="preserve">and Tx beam </w:t>
      </w:r>
    </w:p>
    <w:p w14:paraId="0599A229" w14:textId="4464C95D" w:rsidR="0028752C" w:rsidRDefault="00DD3CD2" w:rsidP="0028752C">
      <w:pPr>
        <w:spacing w:before="240" w:after="240"/>
        <w:jc w:val="both"/>
        <w:rPr>
          <w:bCs/>
        </w:rPr>
      </w:pPr>
      <w:r>
        <w:rPr>
          <w:bCs/>
        </w:rPr>
        <w:t>At</w:t>
      </w:r>
      <w:r w:rsidR="00C55F5B">
        <w:rPr>
          <w:bCs/>
        </w:rPr>
        <w:t xml:space="preserve"> the RAN1#11</w:t>
      </w:r>
      <w:r w:rsidR="00A5239C">
        <w:rPr>
          <w:bCs/>
        </w:rPr>
        <w:t xml:space="preserve">0b-e and </w:t>
      </w:r>
      <w:r w:rsidR="00A5239C" w:rsidRPr="00A5239C">
        <w:rPr>
          <w:bCs/>
        </w:rPr>
        <w:t>RAN1#112b-e</w:t>
      </w:r>
      <w:r w:rsidR="0028752C">
        <w:rPr>
          <w:bCs/>
        </w:rPr>
        <w:t xml:space="preserve"> meeting, the following agreement and conclusion were made regarding the same PRACH preamble for multiple PRACH transmissions. </w:t>
      </w:r>
    </w:p>
    <w:tbl>
      <w:tblPr>
        <w:tblStyle w:val="TableGrid"/>
        <w:tblW w:w="0" w:type="auto"/>
        <w:tblLook w:val="04A0" w:firstRow="1" w:lastRow="0" w:firstColumn="1" w:lastColumn="0" w:noHBand="0" w:noVBand="1"/>
      </w:tblPr>
      <w:tblGrid>
        <w:gridCol w:w="9962"/>
      </w:tblGrid>
      <w:tr w:rsidR="00F24D0D" w14:paraId="3948BE0A" w14:textId="77777777" w:rsidTr="0080717D">
        <w:trPr>
          <w:trHeight w:val="2838"/>
        </w:trPr>
        <w:tc>
          <w:tcPr>
            <w:tcW w:w="9962" w:type="dxa"/>
          </w:tcPr>
          <w:p w14:paraId="2E578BDD" w14:textId="77777777" w:rsidR="00F24D0D" w:rsidRPr="00F24D0D" w:rsidRDefault="00F24D0D" w:rsidP="0028752C">
            <w:pPr>
              <w:overflowPunct/>
              <w:autoSpaceDE/>
              <w:autoSpaceDN/>
              <w:adjustRightInd/>
              <w:spacing w:after="120"/>
              <w:textAlignment w:val="auto"/>
              <w:rPr>
                <w:rFonts w:eastAsia="Batang"/>
                <w:b/>
                <w:bCs/>
                <w:highlight w:val="green"/>
                <w:lang w:val="en-GB" w:eastAsia="x-none"/>
              </w:rPr>
            </w:pPr>
            <w:r w:rsidRPr="00F24D0D">
              <w:rPr>
                <w:rFonts w:eastAsia="Batang"/>
                <w:b/>
                <w:bCs/>
                <w:highlight w:val="green"/>
                <w:lang w:val="en-GB" w:eastAsia="x-none"/>
              </w:rPr>
              <w:t>Agreement</w:t>
            </w:r>
          </w:p>
          <w:p w14:paraId="6F9D6D9B" w14:textId="77777777" w:rsidR="00F24D0D" w:rsidRPr="00F24D0D" w:rsidRDefault="00F24D0D" w:rsidP="0028752C">
            <w:pPr>
              <w:numPr>
                <w:ilvl w:val="0"/>
                <w:numId w:val="27"/>
              </w:numPr>
              <w:overflowPunct/>
              <w:autoSpaceDE/>
              <w:autoSpaceDN/>
              <w:adjustRightInd/>
              <w:spacing w:before="0" w:after="0"/>
              <w:textAlignment w:val="auto"/>
              <w:rPr>
                <w:rFonts w:eastAsia="DengXian"/>
                <w:lang w:eastAsia="zh-CN"/>
              </w:rPr>
            </w:pPr>
            <w:r w:rsidRPr="00F24D0D">
              <w:rPr>
                <w:lang w:eastAsia="x-none"/>
              </w:rPr>
              <w:t>For multiple PRACH transmissions with same beam, at least support to use</w:t>
            </w:r>
            <w:r w:rsidRPr="00F24D0D">
              <w:rPr>
                <w:color w:val="FF0000"/>
                <w:lang w:eastAsia="x-none"/>
              </w:rPr>
              <w:t xml:space="preserve"> </w:t>
            </w:r>
            <w:r w:rsidRPr="00F24D0D">
              <w:rPr>
                <w:lang w:eastAsia="x-none"/>
              </w:rPr>
              <w:t>same PRACH preamble during the multiple PRACH transmissions in one RACH attempt.</w:t>
            </w:r>
          </w:p>
          <w:p w14:paraId="0582C8BA" w14:textId="77777777" w:rsidR="00F24D0D" w:rsidRPr="00F24D0D" w:rsidRDefault="00F24D0D" w:rsidP="0028752C">
            <w:pPr>
              <w:numPr>
                <w:ilvl w:val="1"/>
                <w:numId w:val="24"/>
              </w:numPr>
              <w:overflowPunct/>
              <w:autoSpaceDE/>
              <w:autoSpaceDN/>
              <w:adjustRightInd/>
              <w:snapToGrid w:val="0"/>
              <w:spacing w:before="0" w:after="0"/>
              <w:textAlignment w:val="auto"/>
              <w:rPr>
                <w:rFonts w:eastAsia="Batang"/>
                <w:lang w:val="en-GB" w:eastAsia="x-none"/>
              </w:rPr>
            </w:pPr>
            <w:r w:rsidRPr="00F24D0D">
              <w:rPr>
                <w:rFonts w:eastAsia="Batang"/>
                <w:lang w:val="en-GB" w:eastAsia="x-none"/>
              </w:rPr>
              <w:t>FFS: whether different preambles can be utilized in different PRACH transmissions during the multiple PRACH transmissions in one RACH attempt.</w:t>
            </w:r>
          </w:p>
          <w:p w14:paraId="55ECB01A" w14:textId="77777777" w:rsidR="00C12B04" w:rsidRPr="00836401" w:rsidRDefault="00C12B04" w:rsidP="0028752C">
            <w:pPr>
              <w:spacing w:after="120"/>
              <w:rPr>
                <w:b/>
              </w:rPr>
            </w:pPr>
            <w:r w:rsidRPr="00836401">
              <w:rPr>
                <w:b/>
              </w:rPr>
              <w:t>Conclusion</w:t>
            </w:r>
          </w:p>
          <w:p w14:paraId="42A7C54C" w14:textId="46AD241E" w:rsidR="00F24D0D" w:rsidRPr="00C12B04" w:rsidRDefault="00C12B04" w:rsidP="0028752C">
            <w:pPr>
              <w:spacing w:before="0" w:after="0"/>
            </w:pPr>
            <w:r w:rsidRPr="00F37BD4">
              <w:t>There is no consensus to support utilizing different preambles during the multiple PRACH transmissions with the same Tx beam in one attempt.</w:t>
            </w:r>
          </w:p>
        </w:tc>
      </w:tr>
    </w:tbl>
    <w:p w14:paraId="1B359835" w14:textId="0E946943" w:rsidR="00E561BA" w:rsidRDefault="00E561BA" w:rsidP="000A31F7">
      <w:pPr>
        <w:spacing w:before="240" w:after="240"/>
        <w:jc w:val="both"/>
        <w:rPr>
          <w:bCs/>
        </w:rPr>
      </w:pPr>
      <w:r>
        <w:rPr>
          <w:bCs/>
        </w:rPr>
        <w:t>Further, at the RAN1#</w:t>
      </w:r>
      <w:r w:rsidR="001605D2">
        <w:rPr>
          <w:bCs/>
        </w:rPr>
        <w:t>113</w:t>
      </w:r>
      <w:r>
        <w:rPr>
          <w:bCs/>
        </w:rPr>
        <w:t xml:space="preserve"> meeting, the following conclusion was made</w:t>
      </w:r>
      <w:r w:rsidR="00C14887">
        <w:rPr>
          <w:bCs/>
        </w:rPr>
        <w:t xml:space="preserve"> regarding multiple PRACH transmissions with different Tx beams. </w:t>
      </w:r>
      <w:r w:rsidR="001605D2">
        <w:rPr>
          <w:bCs/>
        </w:rPr>
        <w:t xml:space="preserve">This indicates that in Rel-18, only multiple PRACH transmissions with same Tx beams is supported. </w:t>
      </w:r>
    </w:p>
    <w:tbl>
      <w:tblPr>
        <w:tblStyle w:val="TableGrid"/>
        <w:tblW w:w="0" w:type="auto"/>
        <w:tblLook w:val="04A0" w:firstRow="1" w:lastRow="0" w:firstColumn="1" w:lastColumn="0" w:noHBand="0" w:noVBand="1"/>
      </w:tblPr>
      <w:tblGrid>
        <w:gridCol w:w="9962"/>
      </w:tblGrid>
      <w:tr w:rsidR="0080717D" w14:paraId="049ED0DA" w14:textId="77777777" w:rsidTr="00C14887">
        <w:trPr>
          <w:trHeight w:val="894"/>
        </w:trPr>
        <w:tc>
          <w:tcPr>
            <w:tcW w:w="9962" w:type="dxa"/>
          </w:tcPr>
          <w:p w14:paraId="60B43F5E" w14:textId="77777777" w:rsidR="002F1D7B" w:rsidRPr="002F1D7B" w:rsidRDefault="002F1D7B" w:rsidP="002F1D7B">
            <w:pPr>
              <w:overflowPunct/>
              <w:autoSpaceDE/>
              <w:autoSpaceDN/>
              <w:adjustRightInd/>
              <w:spacing w:after="120"/>
              <w:textAlignment w:val="auto"/>
              <w:rPr>
                <w:b/>
                <w:lang w:val="en-GB"/>
              </w:rPr>
            </w:pPr>
            <w:r w:rsidRPr="002F1D7B">
              <w:rPr>
                <w:b/>
                <w:lang w:val="en-GB"/>
              </w:rPr>
              <w:t>Conclusion</w:t>
            </w:r>
          </w:p>
          <w:p w14:paraId="2D35D0FA" w14:textId="45ED79FB" w:rsidR="0080717D" w:rsidRPr="002F1D7B" w:rsidRDefault="002F1D7B" w:rsidP="002F1D7B">
            <w:pPr>
              <w:tabs>
                <w:tab w:val="left" w:pos="1665"/>
              </w:tabs>
              <w:overflowPunct/>
              <w:autoSpaceDE/>
              <w:autoSpaceDN/>
              <w:adjustRightInd/>
              <w:spacing w:after="0"/>
              <w:textAlignment w:val="auto"/>
              <w:rPr>
                <w:rFonts w:eastAsia="Batang"/>
                <w:lang w:val="en-GB"/>
              </w:rPr>
            </w:pPr>
            <w:r w:rsidRPr="002F1D7B">
              <w:rPr>
                <w:rFonts w:eastAsia="DengXian"/>
                <w:lang w:val="en-GB" w:eastAsia="zh-CN"/>
              </w:rPr>
              <w:t xml:space="preserve">There is no consensus to support </w:t>
            </w:r>
            <w:r w:rsidRPr="002F1D7B">
              <w:rPr>
                <w:rFonts w:eastAsia="Batang"/>
                <w:lang w:val="en-GB"/>
              </w:rPr>
              <w:t>Multiple PRACH transmission with different Tx beams in Rel-18.</w:t>
            </w:r>
          </w:p>
        </w:tc>
      </w:tr>
    </w:tbl>
    <w:p w14:paraId="4FB380BE" w14:textId="09EC0832" w:rsidR="00EA31B6" w:rsidRDefault="00EA31B6" w:rsidP="000A31F7">
      <w:pPr>
        <w:spacing w:before="240" w:after="240"/>
        <w:jc w:val="both"/>
        <w:rPr>
          <w:bCs/>
        </w:rPr>
      </w:pPr>
      <w:r>
        <w:rPr>
          <w:bCs/>
        </w:rPr>
        <w:t xml:space="preserve">In addition, </w:t>
      </w:r>
      <w:r w:rsidR="00204A89">
        <w:rPr>
          <w:bCs/>
        </w:rPr>
        <w:t>at the RAN1#11</w:t>
      </w:r>
      <w:r w:rsidR="000013E3">
        <w:rPr>
          <w:bCs/>
        </w:rPr>
        <w:t xml:space="preserve">3 meeting, </w:t>
      </w:r>
      <w:r>
        <w:rPr>
          <w:bCs/>
        </w:rPr>
        <w:t>the following agreement was made regarding the cancellation of PRACH transmission</w:t>
      </w:r>
      <w:r w:rsidR="00F033C2">
        <w:rPr>
          <w:bCs/>
        </w:rPr>
        <w:t>.</w:t>
      </w:r>
    </w:p>
    <w:tbl>
      <w:tblPr>
        <w:tblStyle w:val="TableGrid"/>
        <w:tblW w:w="0" w:type="auto"/>
        <w:tblLook w:val="04A0" w:firstRow="1" w:lastRow="0" w:firstColumn="1" w:lastColumn="0" w:noHBand="0" w:noVBand="1"/>
      </w:tblPr>
      <w:tblGrid>
        <w:gridCol w:w="9962"/>
      </w:tblGrid>
      <w:tr w:rsidR="003425EE" w14:paraId="43CA3E9B" w14:textId="77777777" w:rsidTr="003425EE">
        <w:trPr>
          <w:trHeight w:val="710"/>
        </w:trPr>
        <w:tc>
          <w:tcPr>
            <w:tcW w:w="9962" w:type="dxa"/>
          </w:tcPr>
          <w:p w14:paraId="6EBEC34A" w14:textId="77777777" w:rsidR="003425EE" w:rsidRPr="003425EE" w:rsidRDefault="003425EE" w:rsidP="003425EE">
            <w:pPr>
              <w:overflowPunct/>
              <w:autoSpaceDE/>
              <w:autoSpaceDN/>
              <w:adjustRightInd/>
              <w:spacing w:after="120"/>
              <w:textAlignment w:val="auto"/>
              <w:rPr>
                <w:rFonts w:eastAsia="Batang"/>
                <w:b/>
                <w:bCs/>
                <w:highlight w:val="green"/>
                <w:lang w:eastAsia="zh-CN"/>
              </w:rPr>
            </w:pPr>
            <w:r w:rsidRPr="003425EE">
              <w:rPr>
                <w:rFonts w:eastAsia="Batang"/>
                <w:b/>
                <w:bCs/>
                <w:highlight w:val="green"/>
                <w:lang w:eastAsia="zh-CN"/>
              </w:rPr>
              <w:t>Agreement</w:t>
            </w:r>
          </w:p>
          <w:p w14:paraId="2756CDCB" w14:textId="77777777" w:rsidR="003425EE" w:rsidRPr="003425EE" w:rsidRDefault="003425EE" w:rsidP="003425EE">
            <w:pPr>
              <w:overflowPunct/>
              <w:autoSpaceDE/>
              <w:autoSpaceDN/>
              <w:adjustRightInd/>
              <w:spacing w:before="0" w:after="0"/>
              <w:textAlignment w:val="auto"/>
              <w:rPr>
                <w:rFonts w:eastAsia="Batang"/>
                <w:bCs/>
                <w:lang w:val="en-GB"/>
              </w:rPr>
            </w:pPr>
            <w:r w:rsidRPr="003425EE">
              <w:rPr>
                <w:rFonts w:eastAsia="Batang"/>
                <w:lang w:val="en-GB"/>
              </w:rPr>
              <w:t xml:space="preserve">If one or more PRACH transmission(s) of the multiple PRACH transmissions in one PRACH attempt are dropped based on the rules causing to drop PRACH transmission(s) in existing spec., the dropped PRACH transmission(s) is </w:t>
            </w:r>
            <w:r w:rsidRPr="003425EE">
              <w:rPr>
                <w:rFonts w:eastAsia="Batang"/>
                <w:bCs/>
                <w:lang w:val="en-GB"/>
              </w:rPr>
              <w:t>not postponed.</w:t>
            </w:r>
          </w:p>
          <w:p w14:paraId="4821AB67" w14:textId="77777777" w:rsidR="003425EE" w:rsidRPr="003425EE" w:rsidRDefault="003425EE" w:rsidP="003425EE">
            <w:pPr>
              <w:numPr>
                <w:ilvl w:val="1"/>
                <w:numId w:val="35"/>
              </w:numPr>
              <w:overflowPunct/>
              <w:autoSpaceDE/>
              <w:autoSpaceDN/>
              <w:adjustRightInd/>
              <w:snapToGrid w:val="0"/>
              <w:spacing w:before="0" w:after="0"/>
              <w:textAlignment w:val="auto"/>
              <w:rPr>
                <w:rFonts w:eastAsia="DengXian"/>
                <w:bCs/>
                <w:lang w:val="en-GB" w:eastAsia="zh-CN"/>
              </w:rPr>
            </w:pPr>
            <w:r w:rsidRPr="003425EE">
              <w:rPr>
                <w:rFonts w:eastAsia="DengXian"/>
                <w:lang w:val="en-GB" w:eastAsia="zh-CN"/>
              </w:rPr>
              <w:t>FFS: whether to introduce new rules causing to drop PRACH transmission.</w:t>
            </w:r>
          </w:p>
          <w:p w14:paraId="5B681A6A" w14:textId="0C2B091A" w:rsidR="003425EE" w:rsidRPr="003425EE" w:rsidRDefault="003425EE" w:rsidP="003425EE">
            <w:pPr>
              <w:numPr>
                <w:ilvl w:val="1"/>
                <w:numId w:val="35"/>
              </w:numPr>
              <w:overflowPunct/>
              <w:autoSpaceDE/>
              <w:autoSpaceDN/>
              <w:adjustRightInd/>
              <w:snapToGrid w:val="0"/>
              <w:spacing w:before="0" w:after="0"/>
              <w:textAlignment w:val="auto"/>
              <w:rPr>
                <w:rFonts w:eastAsia="DengXian"/>
                <w:bCs/>
                <w:lang w:val="en-GB" w:eastAsia="zh-CN"/>
              </w:rPr>
            </w:pPr>
            <w:r w:rsidRPr="003425EE">
              <w:rPr>
                <w:rFonts w:eastAsia="DengXian"/>
                <w:lang w:val="en-GB" w:eastAsia="zh-CN"/>
              </w:rPr>
              <w:lastRenderedPageBreak/>
              <w:t>FFS: whether there is standard impact if the dropped PRACH transmission affect the remaining PRACH transmission within the same RO group.</w:t>
            </w:r>
          </w:p>
        </w:tc>
      </w:tr>
    </w:tbl>
    <w:p w14:paraId="66EE5A2F" w14:textId="79E1CC44" w:rsidR="00E22AFD" w:rsidRDefault="00F27138" w:rsidP="000A31F7">
      <w:pPr>
        <w:spacing w:before="240" w:after="240"/>
        <w:jc w:val="both"/>
      </w:pPr>
      <w:r>
        <w:rPr>
          <w:bCs/>
        </w:rPr>
        <w:lastRenderedPageBreak/>
        <w:t>However, same preamble</w:t>
      </w:r>
      <w:r w:rsidR="009E2B5F">
        <w:rPr>
          <w:bCs/>
        </w:rPr>
        <w:t xml:space="preserve"> index</w:t>
      </w:r>
      <w:r>
        <w:rPr>
          <w:bCs/>
        </w:rPr>
        <w:t xml:space="preserve"> </w:t>
      </w:r>
      <w:r w:rsidR="001605D2">
        <w:rPr>
          <w:bCs/>
        </w:rPr>
        <w:t>and same T</w:t>
      </w:r>
      <w:r w:rsidR="002F5CA4">
        <w:rPr>
          <w:bCs/>
        </w:rPr>
        <w:t xml:space="preserve">x beam </w:t>
      </w:r>
      <w:r>
        <w:rPr>
          <w:bCs/>
        </w:rPr>
        <w:t xml:space="preserve">used for multiple PRACH transmissions </w:t>
      </w:r>
      <w:r w:rsidR="009E2B5F">
        <w:rPr>
          <w:bCs/>
        </w:rPr>
        <w:t>w</w:t>
      </w:r>
      <w:r w:rsidR="002F5CA4">
        <w:rPr>
          <w:bCs/>
        </w:rPr>
        <w:t>ere</w:t>
      </w:r>
      <w:r>
        <w:rPr>
          <w:bCs/>
        </w:rPr>
        <w:t xml:space="preserve"> not captured in the editor CR in TS38.213 </w:t>
      </w:r>
      <w:r w:rsidR="00A529AE">
        <w:rPr>
          <w:bCs/>
        </w:rPr>
        <w:fldChar w:fldCharType="begin"/>
      </w:r>
      <w:r w:rsidR="00A529AE">
        <w:rPr>
          <w:bCs/>
        </w:rPr>
        <w:instrText xml:space="preserve"> REF _Ref146400201 \r \h </w:instrText>
      </w:r>
      <w:r w:rsidR="00A529AE">
        <w:rPr>
          <w:bCs/>
        </w:rPr>
      </w:r>
      <w:r w:rsidR="00A529AE">
        <w:rPr>
          <w:bCs/>
        </w:rPr>
        <w:fldChar w:fldCharType="separate"/>
      </w:r>
      <w:r w:rsidR="00A12CE9">
        <w:rPr>
          <w:bCs/>
        </w:rPr>
        <w:t>[4]</w:t>
      </w:r>
      <w:r w:rsidR="00A529AE">
        <w:rPr>
          <w:bCs/>
        </w:rPr>
        <w:fldChar w:fldCharType="end"/>
      </w:r>
      <w:r>
        <w:rPr>
          <w:bCs/>
        </w:rPr>
        <w:t>.</w:t>
      </w:r>
      <w:r w:rsidR="00246546">
        <w:rPr>
          <w:bCs/>
        </w:rPr>
        <w:t xml:space="preserve"> </w:t>
      </w:r>
      <w:r w:rsidR="00BA1240">
        <w:rPr>
          <w:bCs/>
        </w:rPr>
        <w:t xml:space="preserve">Further, </w:t>
      </w:r>
      <w:r w:rsidR="00442CC7">
        <w:rPr>
          <w:bCs/>
        </w:rPr>
        <w:t xml:space="preserve">UE may need to cancel one or more PRACH transmissions due to </w:t>
      </w:r>
      <w:r w:rsidR="005912A3">
        <w:rPr>
          <w:bCs/>
        </w:rPr>
        <w:t xml:space="preserve">collision in case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5912A3">
        <w:t xml:space="preserve"> is configured for PRACH preamble repetitions. </w:t>
      </w:r>
      <w:r w:rsidR="00E22AFD">
        <w:t xml:space="preserve">In this regard, a PRACH may not be transmitted on </w:t>
      </w:r>
      <w:r w:rsidR="00543AA4">
        <w:t xml:space="preserve">the determined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543AA4">
        <w:t xml:space="preserve"> resources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543AA4">
        <w:t xml:space="preserve"> preamble </w:t>
      </w:r>
      <w:r w:rsidR="00543AA4" w:rsidRPr="00FB0C34">
        <w:t>repetitions</w:t>
      </w:r>
      <w:r w:rsidR="00543AA4">
        <w:t xml:space="preserve">. </w:t>
      </w:r>
    </w:p>
    <w:p w14:paraId="455DB27B" w14:textId="5DB0E92D" w:rsidR="001E042F" w:rsidRDefault="00F27138" w:rsidP="000A31F7">
      <w:pPr>
        <w:spacing w:before="240" w:after="240"/>
        <w:jc w:val="both"/>
        <w:rPr>
          <w:bCs/>
        </w:rPr>
      </w:pPr>
      <w:r>
        <w:rPr>
          <w:bCs/>
        </w:rPr>
        <w:t>To address th</w:t>
      </w:r>
      <w:r w:rsidR="005912A3">
        <w:rPr>
          <w:bCs/>
        </w:rPr>
        <w:t>ese</w:t>
      </w:r>
      <w:r>
        <w:rPr>
          <w:bCs/>
        </w:rPr>
        <w:t xml:space="preserve"> issue</w:t>
      </w:r>
      <w:r w:rsidR="005912A3">
        <w:rPr>
          <w:bCs/>
        </w:rPr>
        <w:t>s</w:t>
      </w:r>
      <w:r>
        <w:rPr>
          <w:bCs/>
        </w:rPr>
        <w:t xml:space="preserve">, the following </w:t>
      </w:r>
      <w:r w:rsidR="0064289C">
        <w:rPr>
          <w:bCs/>
        </w:rPr>
        <w:t xml:space="preserve">TP is proposed for the same preamble </w:t>
      </w:r>
      <w:r w:rsidR="00BC0370">
        <w:rPr>
          <w:bCs/>
        </w:rPr>
        <w:t xml:space="preserve">index </w:t>
      </w:r>
      <w:r w:rsidR="008C70DB">
        <w:rPr>
          <w:bCs/>
        </w:rPr>
        <w:t xml:space="preserve">and same Tx beam </w:t>
      </w:r>
      <w:r w:rsidR="0064289C">
        <w:rPr>
          <w:bCs/>
        </w:rPr>
        <w:t xml:space="preserve">used for multiple PRACH transmissions. </w:t>
      </w:r>
    </w:p>
    <w:tbl>
      <w:tblPr>
        <w:tblStyle w:val="TableGrid"/>
        <w:tblW w:w="0" w:type="auto"/>
        <w:tblLook w:val="04A0" w:firstRow="1" w:lastRow="0" w:firstColumn="1" w:lastColumn="0" w:noHBand="0" w:noVBand="1"/>
      </w:tblPr>
      <w:tblGrid>
        <w:gridCol w:w="9962"/>
      </w:tblGrid>
      <w:tr w:rsidR="001E042F" w14:paraId="41225365" w14:textId="77777777" w:rsidTr="6C898242">
        <w:tc>
          <w:tcPr>
            <w:tcW w:w="9962" w:type="dxa"/>
          </w:tcPr>
          <w:p w14:paraId="2B02D790" w14:textId="28C9689F" w:rsidR="006A0161" w:rsidRPr="0038520F" w:rsidRDefault="006A0161" w:rsidP="006A0161">
            <w:pPr>
              <w:spacing w:line="280" w:lineRule="exact"/>
              <w:jc w:val="center"/>
              <w:rPr>
                <w:b/>
                <w:bCs/>
                <w:iCs/>
                <w:color w:val="0070C0"/>
              </w:rPr>
            </w:pPr>
            <w:r w:rsidRPr="00094F71">
              <w:rPr>
                <w:b/>
                <w:bCs/>
                <w:iCs/>
                <w:color w:val="0070C0"/>
              </w:rPr>
              <w:t>------------------------------   TP#</w:t>
            </w:r>
            <w:r>
              <w:rPr>
                <w:b/>
                <w:bCs/>
                <w:iCs/>
                <w:color w:val="0070C0"/>
              </w:rPr>
              <w:t>1</w:t>
            </w:r>
            <w:r w:rsidRPr="00094F71">
              <w:rPr>
                <w:b/>
                <w:bCs/>
                <w:iCs/>
                <w:color w:val="0070C0"/>
              </w:rPr>
              <w:t>: TS 38.21</w:t>
            </w:r>
            <w:r w:rsidR="00405D60">
              <w:rPr>
                <w:b/>
                <w:bCs/>
                <w:iCs/>
                <w:color w:val="0070C0"/>
              </w:rPr>
              <w:t>3</w:t>
            </w:r>
            <w:r>
              <w:rPr>
                <w:b/>
                <w:bCs/>
                <w:iCs/>
                <w:color w:val="0070C0"/>
              </w:rPr>
              <w:t xml:space="preserve"> </w:t>
            </w:r>
            <w:r w:rsidRPr="00094F71">
              <w:rPr>
                <w:b/>
                <w:bCs/>
                <w:iCs/>
                <w:color w:val="0070C0"/>
              </w:rPr>
              <w:t>-----------------------------------</w:t>
            </w:r>
          </w:p>
          <w:p w14:paraId="5C807FBE" w14:textId="77777777" w:rsidR="007E046D" w:rsidRDefault="007E046D" w:rsidP="007E046D">
            <w:pPr>
              <w:pStyle w:val="Heading2"/>
              <w:numPr>
                <w:ilvl w:val="0"/>
                <w:numId w:val="0"/>
              </w:numPr>
              <w:ind w:left="576" w:hanging="576"/>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137056378"/>
            <w:r w:rsidRPr="00B916EC">
              <w:t>8</w:t>
            </w:r>
            <w:r w:rsidRPr="00B916EC">
              <w:rPr>
                <w:rFonts w:hint="eastAsia"/>
              </w:rPr>
              <w:t>.1</w:t>
            </w:r>
            <w:r>
              <w:rPr>
                <w:rFonts w:hint="eastAsia"/>
              </w:rPr>
              <w:tab/>
            </w:r>
            <w:r w:rsidRPr="00B916EC">
              <w:t>Random access preamble</w:t>
            </w:r>
            <w:bookmarkEnd w:id="1"/>
            <w:bookmarkEnd w:id="2"/>
            <w:bookmarkEnd w:id="3"/>
            <w:bookmarkEnd w:id="4"/>
            <w:bookmarkEnd w:id="5"/>
            <w:bookmarkEnd w:id="6"/>
            <w:bookmarkEnd w:id="7"/>
            <w:bookmarkEnd w:id="8"/>
            <w:bookmarkEnd w:id="9"/>
            <w:bookmarkEnd w:id="10"/>
            <w:bookmarkEnd w:id="11"/>
          </w:p>
          <w:p w14:paraId="097CC43E" w14:textId="77777777" w:rsidR="007E046D" w:rsidRDefault="007E046D" w:rsidP="007E046D">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3F2E240C" w14:textId="77777777" w:rsidR="00AD324F" w:rsidRPr="00B916EC" w:rsidRDefault="00AD324F" w:rsidP="00AD324F">
            <w:r>
              <w:t>Physical random access</w:t>
            </w:r>
            <w:r w:rsidRPr="00B916EC">
              <w:t xml:space="preserve"> procedure </w:t>
            </w:r>
            <w:r>
              <w:t xml:space="preserve">for a UE </w:t>
            </w:r>
            <w:r w:rsidRPr="00B916EC">
              <w:t>is triggered upon request of a PRACH transmission by higher layers</w:t>
            </w:r>
            <w:r>
              <w:t xml:space="preserve"> or by a PDCCH order</w:t>
            </w:r>
            <w:r w:rsidRPr="00B916EC">
              <w:t xml:space="preserve">. A configuration by higher layers for a PRACH transmission includes the following: </w:t>
            </w:r>
          </w:p>
          <w:p w14:paraId="6829BB18" w14:textId="77777777" w:rsidR="00AD324F" w:rsidRPr="00B916EC" w:rsidRDefault="00AD324F" w:rsidP="00AD324F">
            <w:pPr>
              <w:pStyle w:val="B1"/>
            </w:pPr>
            <w:r>
              <w:t>-</w:t>
            </w:r>
            <w:r>
              <w:tab/>
            </w:r>
            <w:r w:rsidRPr="00B916EC">
              <w:t>A configuration for PRACH transmission [4, TS 38.211].</w:t>
            </w:r>
            <w:r>
              <w:t xml:space="preserve"> </w:t>
            </w:r>
          </w:p>
          <w:p w14:paraId="23FB86A6" w14:textId="77777777" w:rsidR="00AD324F" w:rsidRPr="00B916EC" w:rsidRDefault="00AD324F" w:rsidP="00AD324F">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xml:space="preserve">, a corresponding RA-RNTI, and a PRACH resource. </w:t>
            </w:r>
          </w:p>
          <w:p w14:paraId="03695C9C" w14:textId="77777777" w:rsidR="00AD324F" w:rsidRPr="00B916EC" w:rsidRDefault="00AD324F" w:rsidP="00AD324F">
            <w:pPr>
              <w:pStyle w:val="B1"/>
            </w:pPr>
            <w:r>
              <w:t>-</w:t>
            </w:r>
            <w:r>
              <w:tab/>
              <w:t>A</w:t>
            </w:r>
            <w:r w:rsidRPr="00B916EC">
              <w:t xml:space="preserve"> </w:t>
            </w:r>
            <w:r w:rsidRPr="00FB0C34">
              <w:t xml:space="preserve">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B0C34">
              <w:t xml:space="preserve"> </w:t>
            </w:r>
            <w:r>
              <w:t xml:space="preserve">preamble </w:t>
            </w:r>
            <w:r w:rsidRPr="00FB0C34">
              <w:t>repetitions for the PRACH transmission</w:t>
            </w:r>
            <w:r>
              <w:t xml:space="preserve"> if the UE would transmit the PRACH with repetitions</w:t>
            </w:r>
            <w:r w:rsidRPr="00FB0C34">
              <w:t>.</w:t>
            </w:r>
            <w:r>
              <w:t xml:space="preserve"> </w:t>
            </w:r>
          </w:p>
          <w:p w14:paraId="33FBC906" w14:textId="5249706A" w:rsidR="0064289C" w:rsidRDefault="00AD324F" w:rsidP="00950C36">
            <w:r w:rsidRPr="00B916EC">
              <w:t xml:space="preserve">A </w:t>
            </w:r>
            <w:r>
              <w:t>PRACH</w:t>
            </w:r>
            <w:r w:rsidRPr="00B916EC">
              <w:t xml:space="preserve"> is transmitted using the selected PRACH format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t>,</w:t>
            </w:r>
            <w:r w:rsidRPr="00B916EC">
              <w:rPr>
                <w:vertAlign w:val="subscript"/>
              </w:rPr>
              <w:t xml:space="preserve"> </w:t>
            </w:r>
            <w:r w:rsidRPr="00B916EC">
              <w:t xml:space="preserve">as described </w:t>
            </w:r>
            <w:r>
              <w:t>in clause 7.4</w:t>
            </w:r>
            <w:r w:rsidRPr="00B916EC">
              <w:t>, on the indicated PRACH resource</w:t>
            </w:r>
            <w:r w:rsidRPr="00F37CFF">
              <w:rPr>
                <w:kern w:val="2"/>
                <w:lang w:eastAsia="zh-CN"/>
              </w:rPr>
              <w:t xml:space="preserve"> </w:t>
            </w:r>
            <w:r>
              <w:rPr>
                <w:kern w:val="2"/>
                <w:lang w:eastAsia="zh-CN"/>
              </w:rPr>
              <w:t xml:space="preserve">or on determined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preamble</m:t>
                  </m:r>
                </m:sub>
                <m:sup>
                  <m:r>
                    <m:rPr>
                      <m:sty m:val="p"/>
                    </m:rPr>
                    <w:rPr>
                      <w:rFonts w:ascii="Cambria Math" w:hAnsi="Cambria Math"/>
                      <w:strike/>
                      <w:color w:val="FF0000"/>
                    </w:rPr>
                    <m:t>rep</m:t>
                  </m:r>
                </m:sup>
              </m:sSubSup>
            </m:oMath>
            <w:r w:rsidRPr="00FB0C34">
              <w:t xml:space="preserve"> </w:t>
            </w:r>
            <w:r>
              <w:t xml:space="preserve">resources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t>.</w:t>
            </w:r>
          </w:p>
          <w:p w14:paraId="6F1CB387" w14:textId="4A0B7C33" w:rsidR="00D90967" w:rsidRPr="00E403C0" w:rsidRDefault="00146821" w:rsidP="00950C36">
            <w:pPr>
              <w:rPr>
                <w:color w:val="FF0000"/>
                <w:u w:val="single"/>
              </w:rPr>
            </w:pPr>
            <w:r w:rsidRPr="6C898242">
              <w:rPr>
                <w:color w:val="FF0000"/>
                <w:u w:val="single"/>
              </w:rPr>
              <w:t xml:space="preserve">For Type-1 random access procedure with preamble repetitions, </w:t>
            </w:r>
            <w:r w:rsidR="00CD7C54" w:rsidRPr="6C898242">
              <w:rPr>
                <w:color w:val="FF0000"/>
                <w:u w:val="single"/>
              </w:rPr>
              <w:t>a</w:t>
            </w:r>
            <w:r w:rsidRPr="6C898242">
              <w:rPr>
                <w:color w:val="FF0000"/>
                <w:u w:val="single"/>
              </w:rPr>
              <w:t xml:space="preserve"> PRACH </w:t>
            </w:r>
            <w:r w:rsidR="00CD7C54" w:rsidRPr="6C898242">
              <w:rPr>
                <w:color w:val="FF0000"/>
                <w:u w:val="single"/>
              </w:rPr>
              <w:t xml:space="preserve">is transmitted </w:t>
            </w:r>
            <w:r w:rsidRPr="6C898242">
              <w:rPr>
                <w:color w:val="FF0000"/>
                <w:u w:val="single"/>
              </w:rPr>
              <w:t xml:space="preserve">using </w:t>
            </w:r>
            <w:r w:rsidR="00CD7C54" w:rsidRPr="6C898242">
              <w:rPr>
                <w:color w:val="FF0000"/>
                <w:u w:val="single"/>
              </w:rPr>
              <w:t>a same</w:t>
            </w:r>
            <w:r w:rsidR="00E403C0" w:rsidRPr="6C898242">
              <w:rPr>
                <w:color w:val="FF0000"/>
                <w:u w:val="single"/>
              </w:rPr>
              <w:t xml:space="preserve"> preamble index and spatial domain filter. </w:t>
            </w:r>
          </w:p>
          <w:p w14:paraId="2143CD29" w14:textId="005D53C2" w:rsidR="001E042F" w:rsidRPr="00836063" w:rsidRDefault="00836063" w:rsidP="00836063">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1A24E76E" w14:textId="0FD114A3" w:rsidR="00801545" w:rsidRPr="004C02CE" w:rsidRDefault="00801545" w:rsidP="00801545">
      <w:pPr>
        <w:spacing w:before="240" w:after="0"/>
        <w:jc w:val="both"/>
        <w:rPr>
          <w:b/>
        </w:rPr>
      </w:pPr>
      <w:r w:rsidRPr="004C02CE">
        <w:rPr>
          <w:b/>
        </w:rPr>
        <w:t xml:space="preserve">Proposal </w:t>
      </w:r>
      <w:r w:rsidR="00344299">
        <w:rPr>
          <w:b/>
        </w:rPr>
        <w:t>1</w:t>
      </w:r>
    </w:p>
    <w:p w14:paraId="14CF3557" w14:textId="7E0A340D" w:rsidR="00801545" w:rsidRDefault="0003770A" w:rsidP="00801545">
      <w:pPr>
        <w:numPr>
          <w:ilvl w:val="0"/>
          <w:numId w:val="6"/>
        </w:numPr>
        <w:overflowPunct/>
        <w:autoSpaceDE/>
        <w:autoSpaceDN/>
        <w:adjustRightInd/>
        <w:spacing w:before="60" w:after="0"/>
        <w:ind w:left="288" w:hanging="288"/>
        <w:jc w:val="both"/>
        <w:textAlignment w:val="auto"/>
      </w:pPr>
      <w:r w:rsidRPr="0003770A">
        <w:t>Agree on TP#1 for</w:t>
      </w:r>
      <w:r>
        <w:t xml:space="preserve"> same preamble index </w:t>
      </w:r>
      <w:r w:rsidR="003939D5">
        <w:t xml:space="preserve">and same Tx beam </w:t>
      </w:r>
      <w:r>
        <w:t>for multiple PRACH transmissions</w:t>
      </w:r>
      <w:r w:rsidR="00801545">
        <w:t xml:space="preserve">. </w:t>
      </w:r>
    </w:p>
    <w:p w14:paraId="55D9AD9B" w14:textId="77777777" w:rsidR="00E91A23" w:rsidRDefault="00E91A23" w:rsidP="00E91A23">
      <w:pPr>
        <w:overflowPunct/>
        <w:autoSpaceDE/>
        <w:autoSpaceDN/>
        <w:adjustRightInd/>
        <w:spacing w:before="60" w:after="0"/>
        <w:ind w:left="288"/>
        <w:jc w:val="both"/>
        <w:textAlignment w:val="auto"/>
      </w:pPr>
    </w:p>
    <w:p w14:paraId="51E44F1A" w14:textId="0AD73C68" w:rsidR="00416D68" w:rsidRDefault="00167712" w:rsidP="00416D68">
      <w:pPr>
        <w:pStyle w:val="Heading2"/>
      </w:pPr>
      <w:r>
        <w:t xml:space="preserve">Time period for </w:t>
      </w:r>
      <w:r w:rsidR="00643537">
        <w:t>multiple PRACH transmissions</w:t>
      </w:r>
    </w:p>
    <w:p w14:paraId="12F2736F" w14:textId="7B14DFA1" w:rsidR="00A57DFF" w:rsidRDefault="00643537" w:rsidP="00C954ED">
      <w:pPr>
        <w:spacing w:before="240" w:after="240"/>
        <w:jc w:val="both"/>
        <w:rPr>
          <w:bCs/>
        </w:rPr>
      </w:pPr>
      <w:r>
        <w:rPr>
          <w:bCs/>
        </w:rPr>
        <w:t xml:space="preserve">At the </w:t>
      </w:r>
      <w:r w:rsidR="00117207">
        <w:rPr>
          <w:bCs/>
        </w:rPr>
        <w:t>RAN1#113 meeting, the following agreement was made regarding time period for multiple PRACH transmissions</w:t>
      </w:r>
      <w:r w:rsidR="00A57DFF">
        <w:rPr>
          <w:bCs/>
        </w:rPr>
        <w:t>:</w:t>
      </w:r>
    </w:p>
    <w:tbl>
      <w:tblPr>
        <w:tblStyle w:val="TableGrid"/>
        <w:tblW w:w="0" w:type="auto"/>
        <w:tblLook w:val="04A0" w:firstRow="1" w:lastRow="0" w:firstColumn="1" w:lastColumn="0" w:noHBand="0" w:noVBand="1"/>
      </w:tblPr>
      <w:tblGrid>
        <w:gridCol w:w="9962"/>
      </w:tblGrid>
      <w:tr w:rsidR="00117207" w14:paraId="72000132" w14:textId="77777777" w:rsidTr="00C954ED">
        <w:trPr>
          <w:trHeight w:val="2046"/>
        </w:trPr>
        <w:tc>
          <w:tcPr>
            <w:tcW w:w="9962" w:type="dxa"/>
          </w:tcPr>
          <w:p w14:paraId="053AD108" w14:textId="77777777" w:rsidR="00117207" w:rsidRPr="00117207" w:rsidRDefault="00117207" w:rsidP="00117207">
            <w:pPr>
              <w:overflowPunct/>
              <w:autoSpaceDE/>
              <w:autoSpaceDN/>
              <w:adjustRightInd/>
              <w:spacing w:after="120"/>
              <w:textAlignment w:val="auto"/>
              <w:rPr>
                <w:rFonts w:eastAsia="Batang"/>
                <w:b/>
                <w:bCs/>
                <w:highlight w:val="green"/>
                <w:lang w:eastAsia="zh-CN"/>
              </w:rPr>
            </w:pPr>
            <w:r w:rsidRPr="00117207">
              <w:rPr>
                <w:rFonts w:eastAsia="Batang"/>
                <w:b/>
                <w:bCs/>
                <w:highlight w:val="green"/>
                <w:lang w:eastAsia="zh-CN"/>
              </w:rPr>
              <w:lastRenderedPageBreak/>
              <w:t>Agreement</w:t>
            </w:r>
          </w:p>
          <w:p w14:paraId="3C71C8BE" w14:textId="77777777" w:rsidR="00117207" w:rsidRPr="00117207" w:rsidRDefault="00117207" w:rsidP="00C954ED">
            <w:pPr>
              <w:overflowPunct/>
              <w:autoSpaceDE/>
              <w:autoSpaceDN/>
              <w:adjustRightInd/>
              <w:spacing w:before="0" w:after="0"/>
              <w:textAlignment w:val="auto"/>
              <w:rPr>
                <w:rFonts w:eastAsia="Batang"/>
                <w:bCs/>
                <w:lang w:val="en-GB"/>
              </w:rPr>
            </w:pPr>
            <w:r w:rsidRPr="00117207">
              <w:rPr>
                <w:rFonts w:eastAsia="Batang"/>
                <w:bCs/>
                <w:lang w:val="en-GB"/>
              </w:rPr>
              <w:t>A set of RO group(s) for a configured number of multiple PRACH transmissions is determined/configured within a time period X, starting from frame 0. The determined/configured set of RO groups repeats every time period X.</w:t>
            </w:r>
          </w:p>
          <w:p w14:paraId="742EFAA3" w14:textId="77777777" w:rsidR="00117207" w:rsidRPr="00117207" w:rsidRDefault="00117207" w:rsidP="00C954ED">
            <w:pPr>
              <w:numPr>
                <w:ilvl w:val="1"/>
                <w:numId w:val="35"/>
              </w:numPr>
              <w:overflowPunct/>
              <w:autoSpaceDE/>
              <w:autoSpaceDN/>
              <w:adjustRightInd/>
              <w:snapToGrid w:val="0"/>
              <w:spacing w:before="0" w:after="0"/>
              <w:textAlignment w:val="auto"/>
              <w:rPr>
                <w:rFonts w:eastAsia="DengXian"/>
                <w:bCs/>
                <w:lang w:val="en-GB" w:eastAsia="zh-CN"/>
              </w:rPr>
            </w:pPr>
            <w:r w:rsidRPr="00117207">
              <w:rPr>
                <w:rFonts w:eastAsia="Batang"/>
                <w:lang w:val="en-GB" w:eastAsia="x-none"/>
              </w:rPr>
              <w:t xml:space="preserve">The time period X is </w:t>
            </w:r>
            <w:r w:rsidRPr="00117207">
              <w:rPr>
                <w:rFonts w:eastAsia="Batang"/>
                <w:i/>
                <w:iCs/>
                <w:lang w:val="en-GB" w:eastAsia="x-none"/>
              </w:rPr>
              <w:t>K</w:t>
            </w:r>
            <w:r w:rsidRPr="00117207">
              <w:rPr>
                <w:rFonts w:eastAsia="Batang"/>
                <w:lang w:val="en-GB" w:eastAsia="x-none"/>
              </w:rPr>
              <w:t xml:space="preserve"> SSB-to-RO association pattern periods.</w:t>
            </w:r>
          </w:p>
          <w:p w14:paraId="49522258" w14:textId="77777777" w:rsidR="00117207" w:rsidRPr="00117207" w:rsidRDefault="00117207" w:rsidP="00C954ED">
            <w:pPr>
              <w:numPr>
                <w:ilvl w:val="1"/>
                <w:numId w:val="35"/>
              </w:numPr>
              <w:overflowPunct/>
              <w:autoSpaceDE/>
              <w:autoSpaceDN/>
              <w:adjustRightInd/>
              <w:snapToGrid w:val="0"/>
              <w:spacing w:before="0" w:after="0"/>
              <w:textAlignment w:val="auto"/>
              <w:rPr>
                <w:rFonts w:eastAsia="Batang"/>
                <w:lang w:val="en-GB" w:eastAsia="x-none"/>
              </w:rPr>
            </w:pPr>
            <w:r w:rsidRPr="00117207">
              <w:rPr>
                <w:rFonts w:eastAsia="Batang"/>
                <w:lang w:val="en-GB" w:eastAsia="x-none"/>
              </w:rPr>
              <w:t>Note: Whether/how to introduce SSB-to-RO group mapping</w:t>
            </w:r>
          </w:p>
          <w:p w14:paraId="6CA0DB0A" w14:textId="612C6E9F" w:rsidR="00117207" w:rsidRPr="00117207" w:rsidRDefault="00117207" w:rsidP="00C954ED">
            <w:pPr>
              <w:numPr>
                <w:ilvl w:val="1"/>
                <w:numId w:val="35"/>
              </w:numPr>
              <w:overflowPunct/>
              <w:autoSpaceDE/>
              <w:autoSpaceDN/>
              <w:adjustRightInd/>
              <w:snapToGrid w:val="0"/>
              <w:spacing w:before="0" w:after="0"/>
              <w:textAlignment w:val="auto"/>
              <w:rPr>
                <w:rFonts w:eastAsia="Batang"/>
                <w:lang w:val="en-GB" w:eastAsia="x-none"/>
              </w:rPr>
            </w:pPr>
            <w:r w:rsidRPr="00117207">
              <w:rPr>
                <w:rFonts w:eastAsia="Batang"/>
                <w:lang w:val="en-GB" w:eastAsia="x-none"/>
              </w:rPr>
              <w:t xml:space="preserve">FFS: </w:t>
            </w:r>
            <w:r w:rsidRPr="00117207">
              <w:rPr>
                <w:rFonts w:eastAsia="Batang"/>
                <w:i/>
                <w:iCs/>
                <w:lang w:val="en-GB" w:eastAsia="x-none"/>
              </w:rPr>
              <w:t>K</w:t>
            </w:r>
            <w:r w:rsidRPr="00117207">
              <w:rPr>
                <w:rFonts w:eastAsia="Batang"/>
                <w:lang w:val="en-GB" w:eastAsia="x-none"/>
              </w:rPr>
              <w:t xml:space="preserve"> is configured by the network or determined based on some rule.</w:t>
            </w:r>
          </w:p>
        </w:tc>
      </w:tr>
    </w:tbl>
    <w:p w14:paraId="0CF6CF8C" w14:textId="22887E65" w:rsidR="002B01B6" w:rsidRDefault="00117207" w:rsidP="00E14568">
      <w:pPr>
        <w:spacing w:before="240" w:after="240"/>
        <w:jc w:val="both"/>
        <w:rPr>
          <w:bCs/>
        </w:rPr>
      </w:pPr>
      <w:r>
        <w:rPr>
          <w:bCs/>
        </w:rPr>
        <w:t xml:space="preserve">As indicated in the agreement, </w:t>
      </w:r>
      <w:r>
        <w:rPr>
          <w:rFonts w:eastAsia="Batang"/>
          <w:bCs/>
          <w:lang w:val="en-GB"/>
        </w:rPr>
        <w:t>t</w:t>
      </w:r>
      <w:r w:rsidRPr="00117207">
        <w:rPr>
          <w:rFonts w:eastAsia="Batang"/>
          <w:bCs/>
          <w:lang w:val="en-GB"/>
        </w:rPr>
        <w:t>he determined set of RO groups repeats every time period</w:t>
      </w:r>
      <w:r>
        <w:rPr>
          <w:rFonts w:eastAsia="Batang"/>
          <w:bCs/>
          <w:lang w:val="en-GB"/>
        </w:rPr>
        <w:t xml:space="preserve">. It should be noted that </w:t>
      </w:r>
      <w:r w:rsidR="00DB58C3">
        <w:rPr>
          <w:rFonts w:eastAsia="Batang"/>
          <w:bCs/>
          <w:lang w:val="en-GB"/>
        </w:rPr>
        <w:t xml:space="preserve">the set of RO groups may be determined for </w:t>
      </w:r>
      <w:r w:rsidR="00BF24BD">
        <w:rPr>
          <w:rFonts w:eastAsia="Batang"/>
          <w:bCs/>
          <w:lang w:val="en-GB"/>
        </w:rPr>
        <w:t>more than one multiple</w:t>
      </w:r>
      <w:r w:rsidR="00DB58C3">
        <w:rPr>
          <w:rFonts w:eastAsia="Batang"/>
          <w:bCs/>
          <w:lang w:val="en-GB"/>
        </w:rPr>
        <w:t xml:space="preserve"> PRACH transmissions, </w:t>
      </w:r>
      <w:r w:rsidR="00BF24BD">
        <w:rPr>
          <w:rFonts w:eastAsia="Batang"/>
          <w:bCs/>
          <w:lang w:val="en-GB"/>
        </w:rPr>
        <w:t>instead of a PRACH transmission</w:t>
      </w:r>
      <w:r w:rsidR="00685C70">
        <w:rPr>
          <w:rFonts w:eastAsia="Batang"/>
          <w:bCs/>
          <w:lang w:val="en-GB"/>
        </w:rPr>
        <w:t xml:space="preserve">, which was inaccurately captured in </w:t>
      </w:r>
      <w:r w:rsidR="006318AA">
        <w:rPr>
          <w:bCs/>
        </w:rPr>
        <w:t xml:space="preserve">the editor CR in TS38.213 </w:t>
      </w:r>
      <w:r w:rsidR="006318AA">
        <w:rPr>
          <w:bCs/>
        </w:rPr>
        <w:fldChar w:fldCharType="begin"/>
      </w:r>
      <w:r w:rsidR="006318AA">
        <w:rPr>
          <w:bCs/>
        </w:rPr>
        <w:instrText xml:space="preserve"> REF _Ref146400201 \r \h </w:instrText>
      </w:r>
      <w:r w:rsidR="006318AA">
        <w:rPr>
          <w:bCs/>
        </w:rPr>
      </w:r>
      <w:r w:rsidR="006318AA">
        <w:rPr>
          <w:bCs/>
        </w:rPr>
        <w:fldChar w:fldCharType="separate"/>
      </w:r>
      <w:r w:rsidR="00A12CE9">
        <w:rPr>
          <w:bCs/>
        </w:rPr>
        <w:t>[4]</w:t>
      </w:r>
      <w:r w:rsidR="006318AA">
        <w:rPr>
          <w:bCs/>
        </w:rPr>
        <w:fldChar w:fldCharType="end"/>
      </w:r>
      <w:r w:rsidR="006318AA">
        <w:rPr>
          <w:bCs/>
        </w:rPr>
        <w:t>.</w:t>
      </w:r>
      <w:r w:rsidR="0081713D">
        <w:rPr>
          <w:bCs/>
        </w:rPr>
        <w:t xml:space="preserve"> To address this issue, the following TP is proposed for time period for multiple PRACH transmissions:</w:t>
      </w:r>
    </w:p>
    <w:tbl>
      <w:tblPr>
        <w:tblStyle w:val="TableGrid"/>
        <w:tblW w:w="0" w:type="auto"/>
        <w:tblLook w:val="04A0" w:firstRow="1" w:lastRow="0" w:firstColumn="1" w:lastColumn="0" w:noHBand="0" w:noVBand="1"/>
      </w:tblPr>
      <w:tblGrid>
        <w:gridCol w:w="9962"/>
      </w:tblGrid>
      <w:tr w:rsidR="008405E9" w14:paraId="62BB426A" w14:textId="77777777" w:rsidTr="003219A7">
        <w:tc>
          <w:tcPr>
            <w:tcW w:w="9962" w:type="dxa"/>
          </w:tcPr>
          <w:p w14:paraId="40B795E8" w14:textId="5A3392E4" w:rsidR="008405E9" w:rsidRPr="0038520F" w:rsidRDefault="008405E9" w:rsidP="003219A7">
            <w:pPr>
              <w:spacing w:line="280" w:lineRule="exact"/>
              <w:jc w:val="center"/>
              <w:rPr>
                <w:b/>
                <w:bCs/>
                <w:iCs/>
                <w:color w:val="0070C0"/>
              </w:rPr>
            </w:pPr>
            <w:r w:rsidRPr="00094F71">
              <w:rPr>
                <w:b/>
                <w:bCs/>
                <w:iCs/>
                <w:color w:val="0070C0"/>
              </w:rPr>
              <w:t>------------------------------   TP#</w:t>
            </w:r>
            <w:r w:rsidR="008F7AB1">
              <w:rPr>
                <w:b/>
                <w:bCs/>
                <w:iCs/>
                <w:color w:val="0070C0"/>
              </w:rPr>
              <w:t>2</w:t>
            </w:r>
            <w:r w:rsidRPr="00094F71">
              <w:rPr>
                <w:b/>
                <w:bCs/>
                <w:iCs/>
                <w:color w:val="0070C0"/>
              </w:rPr>
              <w:t>: TS 38.21</w:t>
            </w:r>
            <w:r>
              <w:rPr>
                <w:b/>
                <w:bCs/>
                <w:iCs/>
                <w:color w:val="0070C0"/>
              </w:rPr>
              <w:t xml:space="preserve">3 </w:t>
            </w:r>
            <w:r w:rsidRPr="00094F71">
              <w:rPr>
                <w:b/>
                <w:bCs/>
                <w:iCs/>
                <w:color w:val="0070C0"/>
              </w:rPr>
              <w:t>-----------------------------------</w:t>
            </w:r>
          </w:p>
          <w:p w14:paraId="5DFECB2F" w14:textId="77777777" w:rsidR="008405E9" w:rsidRDefault="008405E9" w:rsidP="003219A7">
            <w:pPr>
              <w:pStyle w:val="Heading2"/>
              <w:numPr>
                <w:ilvl w:val="0"/>
                <w:numId w:val="0"/>
              </w:numPr>
              <w:ind w:left="576" w:hanging="576"/>
            </w:pPr>
            <w:r w:rsidRPr="00B916EC">
              <w:t>8</w:t>
            </w:r>
            <w:r w:rsidRPr="00B916EC">
              <w:rPr>
                <w:rFonts w:hint="eastAsia"/>
              </w:rPr>
              <w:t>.1</w:t>
            </w:r>
            <w:r>
              <w:rPr>
                <w:rFonts w:hint="eastAsia"/>
              </w:rPr>
              <w:tab/>
            </w:r>
            <w:r w:rsidRPr="00B916EC">
              <w:t>Random access preamble</w:t>
            </w:r>
          </w:p>
          <w:p w14:paraId="12C5A51D" w14:textId="77777777" w:rsidR="008405E9" w:rsidRDefault="008405E9" w:rsidP="003219A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74275E96" w14:textId="72B188D5" w:rsidR="00BA5947" w:rsidRPr="00BA5947" w:rsidRDefault="00BA5947" w:rsidP="00BA5947">
            <w:pPr>
              <w:rPr>
                <w:kern w:val="2"/>
                <w:lang w:eastAsia="zh-CN"/>
              </w:rPr>
            </w:pPr>
            <w:r w:rsidRPr="00BA5947">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A5947">
              <w:t xml:space="preserve"> preamble repetitions, a time period, starting from frame 0, is the smallest integer number </w:t>
            </w:r>
            <w:r w:rsidRPr="00BA5947">
              <w:rPr>
                <w:lang w:eastAsia="zh-CN"/>
              </w:rPr>
              <w:t xml:space="preserve">of </w:t>
            </w:r>
            <w:r w:rsidRPr="00BA5947">
              <w:t xml:space="preserve">SS/PBCH block to PRACH occasion association pattern periods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A5947">
              <w:t xml:space="preserve"> SS/PBCH block indexes are mapped at least once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A5947">
              <w:t xml:space="preserve"> PRACH occasions within the time period 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A5947">
              <w:t xml:space="preserve"> number of preamble repetitions. </w:t>
            </w:r>
            <w:r w:rsidRPr="00BA5947">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BA5947">
              <w:rPr>
                <w:rStyle w:val="cf01"/>
                <w:rFonts w:ascii="Times New Roman" w:hAnsi="Times New Roman" w:cs="Times New Roman"/>
                <w:sz w:val="20"/>
                <w:szCs w:val="20"/>
              </w:rPr>
              <w:t xml:space="preserve">PRACH occasions </w:t>
            </w:r>
            <w:r w:rsidRPr="002620C9">
              <w:rPr>
                <w:rStyle w:val="cf01"/>
                <w:rFonts w:ascii="Times New Roman" w:hAnsi="Times New Roman" w:cs="Times New Roman"/>
                <w:strike/>
                <w:color w:val="FF0000"/>
                <w:sz w:val="20"/>
                <w:szCs w:val="20"/>
              </w:rPr>
              <w:t>for a PRACH transmission</w:t>
            </w:r>
            <w:r w:rsidR="00EA39B1">
              <w:rPr>
                <w:rStyle w:val="cf01"/>
                <w:rFonts w:ascii="Times New Roman" w:hAnsi="Times New Roman" w:cs="Times New Roman"/>
                <w:strike/>
                <w:color w:val="FF0000"/>
                <w:sz w:val="20"/>
                <w:szCs w:val="20"/>
              </w:rPr>
              <w:t xml:space="preserve"> </w:t>
            </w:r>
            <w:r w:rsidR="00EA39B1" w:rsidRPr="00EA39B1">
              <w:rPr>
                <w:rStyle w:val="cf01"/>
                <w:rFonts w:ascii="Times New Roman" w:hAnsi="Times New Roman" w:cs="Times New Roman"/>
                <w:color w:val="FF0000"/>
                <w:sz w:val="20"/>
                <w:szCs w:val="20"/>
                <w:u w:val="single"/>
              </w:rPr>
              <w:t xml:space="preserve">associated with </w:t>
            </w:r>
            <m:oMath>
              <m:sSubSup>
                <m:sSubSupPr>
                  <m:ctrlPr>
                    <w:rPr>
                      <w:rStyle w:val="cf01"/>
                      <w:rFonts w:ascii="Cambria Math" w:hAnsi="Cambria Math" w:cs="Times New Roman"/>
                      <w:color w:val="FF0000"/>
                      <w:sz w:val="20"/>
                      <w:szCs w:val="20"/>
                      <w:u w:val="single"/>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sidR="00EA39B1" w:rsidRPr="00EA39B1">
              <w:rPr>
                <w:rStyle w:val="cf01"/>
                <w:rFonts w:ascii="Times New Roman" w:hAnsi="Times New Roman" w:cs="Times New Roman"/>
                <w:color w:val="FF0000"/>
                <w:sz w:val="20"/>
                <w:szCs w:val="20"/>
                <w:u w:val="single"/>
              </w:rPr>
              <w:t xml:space="preserve"> SS/PBCH block indexes</w:t>
            </w:r>
            <w:r w:rsidRPr="002620C9">
              <w:rPr>
                <w:rStyle w:val="cf01"/>
                <w:rFonts w:ascii="Times New Roman" w:hAnsi="Times New Roman" w:cs="Times New Roman"/>
                <w:sz w:val="20"/>
                <w:szCs w:val="20"/>
              </w:rPr>
              <w:t xml:space="preserve"> </w:t>
            </w:r>
            <w:r w:rsidRPr="00BA5947">
              <w:rPr>
                <w:rStyle w:val="cf01"/>
                <w:rFonts w:ascii="Times New Roman" w:hAnsi="Times New Roman" w:cs="Times New Roman"/>
                <w:sz w:val="20"/>
                <w:szCs w:val="20"/>
              </w:rPr>
              <w:t>repeats every time period.</w:t>
            </w:r>
          </w:p>
          <w:p w14:paraId="3F029FDA" w14:textId="77777777" w:rsidR="008405E9" w:rsidRPr="00836063" w:rsidRDefault="008405E9" w:rsidP="003219A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272F665B" w14:textId="0E9106D2" w:rsidR="00F6141D" w:rsidRPr="004C02CE" w:rsidRDefault="00F6141D" w:rsidP="00F6141D">
      <w:pPr>
        <w:spacing w:before="240" w:after="0"/>
        <w:jc w:val="both"/>
        <w:rPr>
          <w:b/>
        </w:rPr>
      </w:pPr>
      <w:r w:rsidRPr="004C02CE">
        <w:rPr>
          <w:b/>
        </w:rPr>
        <w:t xml:space="preserve">Proposal </w:t>
      </w:r>
      <w:r w:rsidR="004915CE">
        <w:rPr>
          <w:b/>
        </w:rPr>
        <w:t>2</w:t>
      </w:r>
    </w:p>
    <w:p w14:paraId="607672B2" w14:textId="3C4FA91D" w:rsidR="00F6141D" w:rsidRDefault="00F6141D" w:rsidP="00F6141D">
      <w:pPr>
        <w:numPr>
          <w:ilvl w:val="0"/>
          <w:numId w:val="6"/>
        </w:numPr>
        <w:overflowPunct/>
        <w:autoSpaceDE/>
        <w:autoSpaceDN/>
        <w:adjustRightInd/>
        <w:spacing w:before="60" w:after="0"/>
        <w:ind w:left="288" w:hanging="288"/>
        <w:jc w:val="both"/>
        <w:textAlignment w:val="auto"/>
      </w:pPr>
      <w:r w:rsidRPr="0003770A">
        <w:t>Agree on TP#</w:t>
      </w:r>
      <w:r w:rsidR="004915CE">
        <w:t>2</w:t>
      </w:r>
      <w:r w:rsidRPr="0003770A">
        <w:t xml:space="preserve"> for</w:t>
      </w:r>
      <w:r>
        <w:t xml:space="preserve"> </w:t>
      </w:r>
      <w:r w:rsidR="009A3ED0">
        <w:rPr>
          <w:bCs/>
        </w:rPr>
        <w:t>time period for multiple PRACH transmissions</w:t>
      </w:r>
      <w:r>
        <w:t xml:space="preserve">. </w:t>
      </w:r>
    </w:p>
    <w:p w14:paraId="320D091B" w14:textId="77777777" w:rsidR="00E733F7" w:rsidRDefault="00E733F7" w:rsidP="00E733F7">
      <w:pPr>
        <w:overflowPunct/>
        <w:autoSpaceDE/>
        <w:autoSpaceDN/>
        <w:adjustRightInd/>
        <w:spacing w:before="60" w:after="0"/>
        <w:jc w:val="both"/>
        <w:textAlignment w:val="auto"/>
      </w:pPr>
    </w:p>
    <w:p w14:paraId="01F22B09" w14:textId="77777777" w:rsidR="00E733F7" w:rsidRPr="003C41DB" w:rsidRDefault="00E733F7" w:rsidP="00E733F7">
      <w:pPr>
        <w:pStyle w:val="Heading2"/>
      </w:pPr>
      <w:r w:rsidRPr="00431237">
        <w:t>Association between SSB and RO group</w:t>
      </w:r>
    </w:p>
    <w:p w14:paraId="4269AFCB" w14:textId="7E2FC0BB" w:rsidR="00E733F7" w:rsidRDefault="00E733F7" w:rsidP="00E733F7">
      <w:pPr>
        <w:keepNext/>
        <w:overflowPunct/>
        <w:autoSpaceDE/>
        <w:autoSpaceDN/>
        <w:adjustRightInd/>
        <w:spacing w:before="60" w:after="240"/>
        <w:jc w:val="both"/>
        <w:textAlignment w:val="auto"/>
      </w:pPr>
      <w:r>
        <w:t xml:space="preserve">At the RAN1#114 meeting, the following two agreements were made for association between SSB and RO group for multiple PRACH transmissions </w:t>
      </w:r>
      <w:r>
        <w:fldChar w:fldCharType="begin"/>
      </w:r>
      <w:r>
        <w:instrText xml:space="preserve"> REF _Ref129160398 \r \h </w:instrText>
      </w:r>
      <w:r>
        <w:fldChar w:fldCharType="separate"/>
      </w:r>
      <w:r w:rsidR="00A12CE9">
        <w:t>[1]</w:t>
      </w:r>
      <w:r>
        <w:fldChar w:fldCharType="end"/>
      </w:r>
      <w:r>
        <w:t>:</w:t>
      </w:r>
    </w:p>
    <w:p w14:paraId="1353690F" w14:textId="77777777" w:rsidR="00E733F7" w:rsidRDefault="00E733F7" w:rsidP="00E733F7">
      <w:pPr>
        <w:overflowPunct/>
        <w:autoSpaceDE/>
        <w:autoSpaceDN/>
        <w:adjustRightInd/>
        <w:spacing w:before="60" w:after="0"/>
        <w:jc w:val="both"/>
        <w:textAlignment w:val="auto"/>
      </w:pPr>
    </w:p>
    <w:tbl>
      <w:tblPr>
        <w:tblStyle w:val="TableGrid"/>
        <w:tblW w:w="0" w:type="auto"/>
        <w:tblLook w:val="04A0" w:firstRow="1" w:lastRow="0" w:firstColumn="1" w:lastColumn="0" w:noHBand="0" w:noVBand="1"/>
      </w:tblPr>
      <w:tblGrid>
        <w:gridCol w:w="9962"/>
      </w:tblGrid>
      <w:tr w:rsidR="0049141F" w14:paraId="54BB2ABD" w14:textId="77777777" w:rsidTr="009B51E3">
        <w:trPr>
          <w:trHeight w:val="11780"/>
        </w:trPr>
        <w:tc>
          <w:tcPr>
            <w:tcW w:w="9962" w:type="dxa"/>
          </w:tcPr>
          <w:p w14:paraId="61DC7E66" w14:textId="77777777" w:rsidR="00E55647" w:rsidRPr="00697999" w:rsidRDefault="00E55647" w:rsidP="00EA11FF">
            <w:pPr>
              <w:overflowPunct/>
              <w:autoSpaceDE/>
              <w:autoSpaceDN/>
              <w:adjustRightInd/>
              <w:spacing w:after="120"/>
              <w:textAlignment w:val="auto"/>
              <w:rPr>
                <w:rFonts w:eastAsia="Batang"/>
                <w:b/>
                <w:bCs/>
                <w:highlight w:val="green"/>
                <w:lang w:eastAsia="zh-CN"/>
              </w:rPr>
            </w:pPr>
            <w:r w:rsidRPr="00697999">
              <w:rPr>
                <w:rFonts w:eastAsia="Batang"/>
                <w:b/>
                <w:bCs/>
                <w:highlight w:val="green"/>
                <w:lang w:eastAsia="zh-CN"/>
              </w:rPr>
              <w:lastRenderedPageBreak/>
              <w:t>Agreement</w:t>
            </w:r>
          </w:p>
          <w:p w14:paraId="62E9F674" w14:textId="77777777" w:rsidR="00E55647" w:rsidRPr="00697999" w:rsidRDefault="00E55647" w:rsidP="00EA11FF">
            <w:pPr>
              <w:overflowPunct/>
              <w:autoSpaceDE/>
              <w:autoSpaceDN/>
              <w:adjustRightInd/>
              <w:spacing w:before="0" w:after="0"/>
              <w:textAlignment w:val="auto"/>
              <w:rPr>
                <w:rFonts w:eastAsia="Batang"/>
                <w:bCs/>
                <w:lang w:val="en-GB"/>
              </w:rPr>
            </w:pPr>
            <w:r w:rsidRPr="00697999">
              <w:rPr>
                <w:rFonts w:eastAsia="Batang"/>
                <w:bCs/>
                <w:lang w:val="en-GB"/>
              </w:rPr>
              <w:t>Add the following notes to the above agreement:</w:t>
            </w:r>
          </w:p>
          <w:p w14:paraId="44A0B375" w14:textId="77777777" w:rsidR="00E55647" w:rsidRDefault="00E55647" w:rsidP="00EA11FF">
            <w:pPr>
              <w:overflowPunct/>
              <w:autoSpaceDE/>
              <w:autoSpaceDN/>
              <w:adjustRightInd/>
              <w:spacing w:before="0" w:after="0"/>
              <w:textAlignment w:val="auto"/>
              <w:rPr>
                <w:rFonts w:eastAsia="Batang"/>
                <w:bCs/>
                <w:lang w:val="en-GB"/>
              </w:rPr>
            </w:pPr>
            <w:r w:rsidRPr="00697999">
              <w:rPr>
                <w:rFonts w:eastAsia="Batang"/>
                <w:bCs/>
                <w:lang w:val="en-GB"/>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697999">
              <w:rPr>
                <w:rFonts w:eastAsia="Batang"/>
                <w:bCs/>
                <w:i/>
                <w:iCs/>
                <w:lang w:val="en-GB"/>
              </w:rPr>
              <w:t>N=2</w:t>
            </w:r>
            <w:r w:rsidRPr="00697999">
              <w:rPr>
                <w:rFonts w:eastAsia="Batang"/>
                <w:bCs/>
                <w:lang w:val="en-GB"/>
              </w:rPr>
              <w:t>, for ROs associated with SSB#0). This works for both Alt.1 and Alt.2 for the starting RO determination.</w:t>
            </w:r>
          </w:p>
          <w:p w14:paraId="2C0D6735" w14:textId="77777777" w:rsidR="00624077" w:rsidRPr="00697999" w:rsidRDefault="00624077" w:rsidP="00EA11FF">
            <w:pPr>
              <w:overflowPunct/>
              <w:autoSpaceDE/>
              <w:autoSpaceDN/>
              <w:adjustRightInd/>
              <w:spacing w:before="0" w:after="0"/>
              <w:textAlignment w:val="auto"/>
              <w:rPr>
                <w:rFonts w:eastAsia="Batang"/>
                <w:bCs/>
                <w:lang w:val="en-GB"/>
              </w:rPr>
            </w:pPr>
          </w:p>
          <w:p w14:paraId="641157E2" w14:textId="77777777" w:rsidR="00E55647" w:rsidRPr="00697999" w:rsidRDefault="00E55647" w:rsidP="00EA11FF">
            <w:pPr>
              <w:overflowPunct/>
              <w:autoSpaceDE/>
              <w:autoSpaceDN/>
              <w:adjustRightInd/>
              <w:spacing w:before="0" w:after="0"/>
              <w:jc w:val="center"/>
              <w:textAlignment w:val="auto"/>
              <w:rPr>
                <w:rFonts w:eastAsia="DengXian"/>
                <w:lang w:val="en-GB" w:eastAsia="zh-CN"/>
              </w:rPr>
            </w:pPr>
            <w:r w:rsidRPr="00697999">
              <w:rPr>
                <w:rFonts w:eastAsia="Batang"/>
                <w:noProof/>
                <w:lang w:val="en-GB"/>
              </w:rPr>
              <w:drawing>
                <wp:inline distT="0" distB="0" distL="0" distR="0" wp14:anchorId="6289B290" wp14:editId="57943646">
                  <wp:extent cx="4167505" cy="2373630"/>
                  <wp:effectExtent l="0" t="0" r="4445" b="7620"/>
                  <wp:docPr id="1174052238" name="Picture 1174052238"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t="21416" b="21628"/>
                          <a:stretch>
                            <a:fillRect/>
                          </a:stretch>
                        </pic:blipFill>
                        <pic:spPr bwMode="auto">
                          <a:xfrm>
                            <a:off x="0" y="0"/>
                            <a:ext cx="4167505" cy="2373630"/>
                          </a:xfrm>
                          <a:prstGeom prst="rect">
                            <a:avLst/>
                          </a:prstGeom>
                          <a:noFill/>
                          <a:ln>
                            <a:noFill/>
                          </a:ln>
                        </pic:spPr>
                      </pic:pic>
                    </a:graphicData>
                  </a:graphic>
                </wp:inline>
              </w:drawing>
            </w:r>
          </w:p>
          <w:p w14:paraId="086564C7" w14:textId="77777777" w:rsidR="00E55647" w:rsidRPr="00697999" w:rsidRDefault="00E55647" w:rsidP="00EA11FF">
            <w:pPr>
              <w:overflowPunct/>
              <w:autoSpaceDE/>
              <w:autoSpaceDN/>
              <w:adjustRightInd/>
              <w:spacing w:before="0" w:after="0"/>
              <w:textAlignment w:val="auto"/>
              <w:rPr>
                <w:rFonts w:eastAsia="DengXian"/>
                <w:lang w:val="en-GB" w:eastAsia="zh-CN"/>
              </w:rPr>
            </w:pPr>
          </w:p>
          <w:p w14:paraId="34D7DA72" w14:textId="77777777" w:rsidR="00E55647" w:rsidRPr="00697999" w:rsidRDefault="00E55647" w:rsidP="00EA11FF">
            <w:pPr>
              <w:overflowPunct/>
              <w:autoSpaceDE/>
              <w:autoSpaceDN/>
              <w:adjustRightInd/>
              <w:spacing w:before="0" w:after="0"/>
              <w:textAlignment w:val="auto"/>
              <w:rPr>
                <w:rFonts w:eastAsia="Batang"/>
                <w:lang w:val="en-GB"/>
              </w:rPr>
            </w:pPr>
            <w:r w:rsidRPr="00697999">
              <w:rPr>
                <w:rFonts w:eastAsia="Batang"/>
                <w:lang w:val="en-GB"/>
              </w:rPr>
              <w:t>Note2: all the ROs mentioned in the agreement are valid ROs associated with the given same SSB(s</w:t>
            </w:r>
            <w:proofErr w:type="gramStart"/>
            <w:r w:rsidRPr="00697999">
              <w:rPr>
                <w:rFonts w:eastAsia="Batang"/>
                <w:lang w:val="en-GB"/>
              </w:rPr>
              <w:t>)</w:t>
            </w:r>
            <w:proofErr w:type="gramEnd"/>
            <w:r w:rsidRPr="00697999">
              <w:rPr>
                <w:rFonts w:eastAsia="Batang"/>
                <w:lang w:val="en-GB"/>
              </w:rPr>
              <w:t xml:space="preserve"> and all the RO groups mentioned in the agreement are RO groups consisting of valid ROs associated with the given same SSB(s).</w:t>
            </w:r>
          </w:p>
          <w:p w14:paraId="6AA73B69" w14:textId="77777777" w:rsidR="00EA11FF" w:rsidRDefault="00E55647" w:rsidP="00537131">
            <w:pPr>
              <w:overflowPunct/>
              <w:autoSpaceDE/>
              <w:autoSpaceDN/>
              <w:adjustRightInd/>
              <w:spacing w:before="0" w:after="0"/>
              <w:textAlignment w:val="auto"/>
              <w:rPr>
                <w:rFonts w:eastAsia="Batang"/>
                <w:lang w:val="en-GB"/>
              </w:rPr>
            </w:pPr>
            <w:r w:rsidRPr="00697999">
              <w:rPr>
                <w:rFonts w:eastAsia="Batang"/>
                <w:lang w:val="en-GB"/>
              </w:rPr>
              <w:t xml:space="preserve">Note3: </w:t>
            </w:r>
            <m:oMath>
              <m:sSub>
                <m:sSubPr>
                  <m:ctrlPr>
                    <w:rPr>
                      <w:rFonts w:ascii="Cambria Math" w:eastAsia="Batang" w:hAnsi="Cambria Math"/>
                      <w:i/>
                      <w:lang w:val="en-GB"/>
                    </w:rPr>
                  </m:ctrlPr>
                </m:sSubPr>
                <m:e>
                  <m:r>
                    <w:rPr>
                      <w:rFonts w:ascii="Cambria Math" w:eastAsia="Batang" w:hAnsi="Cambria Math"/>
                      <w:lang w:val="en-GB"/>
                    </w:rPr>
                    <m:t>n</m:t>
                  </m:r>
                </m:e>
                <m:sub>
                  <m:r>
                    <w:rPr>
                      <w:rFonts w:ascii="Cambria Math" w:eastAsia="Batang" w:hAnsi="Cambria Math"/>
                      <w:lang w:val="en-GB"/>
                    </w:rPr>
                    <m:t>RA</m:t>
                  </m:r>
                </m:sub>
              </m:sSub>
            </m:oMath>
            <w:r w:rsidRPr="00697999">
              <w:rPr>
                <w:rFonts w:eastAsia="Batang"/>
                <w:lang w:val="en-GB"/>
              </w:rPr>
              <w:t xml:space="preserve"> of an RO, frequency resource index of an RO, and the starting RB of an RO indicate the same meaning, i.e., locate in the same frequency position.</w:t>
            </w:r>
          </w:p>
          <w:p w14:paraId="0B174B7B" w14:textId="77777777" w:rsidR="009B51E3" w:rsidRPr="00697999" w:rsidRDefault="009B51E3" w:rsidP="009B51E3">
            <w:pPr>
              <w:overflowPunct/>
              <w:autoSpaceDE/>
              <w:autoSpaceDN/>
              <w:adjustRightInd/>
              <w:spacing w:after="120"/>
              <w:textAlignment w:val="auto"/>
              <w:rPr>
                <w:rFonts w:eastAsia="Batang"/>
                <w:b/>
                <w:bCs/>
                <w:highlight w:val="green"/>
                <w:lang w:eastAsia="zh-CN"/>
              </w:rPr>
            </w:pPr>
            <w:r w:rsidRPr="00697999">
              <w:rPr>
                <w:rFonts w:eastAsia="Batang"/>
                <w:b/>
                <w:bCs/>
                <w:highlight w:val="green"/>
                <w:lang w:eastAsia="zh-CN"/>
              </w:rPr>
              <w:t>Agreement</w:t>
            </w:r>
          </w:p>
          <w:p w14:paraId="17B7582C" w14:textId="77777777" w:rsidR="009B51E3" w:rsidRPr="00697999" w:rsidRDefault="009B51E3" w:rsidP="009B51E3">
            <w:pPr>
              <w:overflowPunct/>
              <w:autoSpaceDE/>
              <w:autoSpaceDN/>
              <w:adjustRightInd/>
              <w:spacing w:before="0" w:after="0"/>
              <w:textAlignment w:val="auto"/>
              <w:rPr>
                <w:rFonts w:eastAsia="Batang"/>
                <w:lang w:val="en-GB"/>
              </w:rPr>
            </w:pPr>
            <w:r w:rsidRPr="00697999">
              <w:rPr>
                <w:rFonts w:eastAsia="Batang"/>
                <w:lang w:val="en-GB"/>
              </w:rPr>
              <w:t xml:space="preserve">For a given number of </w:t>
            </w:r>
            <w:r w:rsidRPr="00697999">
              <w:rPr>
                <w:rFonts w:eastAsia="Batang"/>
                <w:i/>
                <w:iCs/>
                <w:lang w:val="en-GB"/>
              </w:rPr>
              <w:t>N</w:t>
            </w:r>
            <w:r w:rsidRPr="00697999">
              <w:rPr>
                <w:rFonts w:eastAsia="Batang"/>
                <w:lang w:val="en-GB"/>
              </w:rPr>
              <w:t xml:space="preserve"> multiple PRACH transmissions, to determine the starting RO of all the RO groups within a time period X:</w:t>
            </w:r>
          </w:p>
          <w:p w14:paraId="6FBE4315" w14:textId="77777777" w:rsidR="009B51E3" w:rsidRPr="00697999" w:rsidRDefault="009B51E3" w:rsidP="009B51E3">
            <w:pPr>
              <w:numPr>
                <w:ilvl w:val="1"/>
                <w:numId w:val="37"/>
              </w:numPr>
              <w:overflowPunct/>
              <w:autoSpaceDE/>
              <w:autoSpaceDN/>
              <w:adjustRightInd/>
              <w:snapToGrid w:val="0"/>
              <w:spacing w:before="0" w:after="0"/>
              <w:textAlignment w:val="auto"/>
              <w:rPr>
                <w:rFonts w:eastAsia="Batang"/>
                <w:lang w:val="en-GB" w:eastAsia="zh-CN"/>
              </w:rPr>
            </w:pPr>
            <w:r w:rsidRPr="00697999">
              <w:rPr>
                <w:rFonts w:eastAsia="Batang"/>
                <w:lang w:val="en-GB" w:eastAsia="zh-CN"/>
              </w:rPr>
              <w:t>If a time offset is configured, then</w:t>
            </w:r>
          </w:p>
          <w:p w14:paraId="7120782F" w14:textId="77777777" w:rsidR="009B51E3" w:rsidRPr="00697999" w:rsidRDefault="009B51E3" w:rsidP="009B51E3">
            <w:pPr>
              <w:numPr>
                <w:ilvl w:val="2"/>
                <w:numId w:val="45"/>
              </w:numPr>
              <w:overflowPunct/>
              <w:autoSpaceDE/>
              <w:autoSpaceDN/>
              <w:adjustRightInd/>
              <w:snapToGrid w:val="0"/>
              <w:spacing w:before="0" w:after="0"/>
              <w:textAlignment w:val="auto"/>
              <w:rPr>
                <w:rFonts w:eastAsia="Batang"/>
                <w:lang w:val="en-GB" w:eastAsia="zh-CN"/>
              </w:rPr>
            </w:pPr>
            <w:r w:rsidRPr="00697999">
              <w:rPr>
                <w:rFonts w:eastAsia="Batang"/>
                <w:lang w:val="en-GB" w:eastAsia="zh-CN"/>
              </w:rPr>
              <w:t xml:space="preserve">the starting RO of the first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from the first valid RO within the time period X, first in increasing order of frequency resource index for frequency multiplexed PRACH occasions; second in increasing order of time resource index.</w:t>
            </w:r>
          </w:p>
          <w:p w14:paraId="05AF9126" w14:textId="77777777" w:rsidR="009B51E3" w:rsidRPr="00697999" w:rsidRDefault="009B51E3" w:rsidP="009B51E3">
            <w:pPr>
              <w:numPr>
                <w:ilvl w:val="2"/>
                <w:numId w:val="45"/>
              </w:numPr>
              <w:overflowPunct/>
              <w:autoSpaceDE/>
              <w:autoSpaceDN/>
              <w:adjustRightInd/>
              <w:snapToGrid w:val="0"/>
              <w:spacing w:before="0" w:after="0"/>
              <w:textAlignment w:val="auto"/>
              <w:rPr>
                <w:rFonts w:eastAsia="Batang"/>
                <w:lang w:val="en-GB" w:eastAsia="zh-CN"/>
              </w:rPr>
            </w:pPr>
            <w:r w:rsidRPr="00697999">
              <w:rPr>
                <w:rFonts w:eastAsia="Batang"/>
                <w:lang w:val="en-GB" w:eastAsia="zh-CN"/>
              </w:rPr>
              <w:t xml:space="preserve">the starting RO of the </w:t>
            </w:r>
            <w:r w:rsidRPr="00697999">
              <w:rPr>
                <w:rFonts w:eastAsia="Batang"/>
                <w:i/>
                <w:iCs/>
                <w:lang w:val="en-GB" w:eastAsia="zh-CN"/>
              </w:rPr>
              <w:t>n</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as the RO at the time offset equal to a number of valid ROs from the starting RO of the (</w:t>
            </w:r>
            <w:r w:rsidRPr="00697999">
              <w:rPr>
                <w:rFonts w:eastAsia="Batang"/>
                <w:i/>
                <w:iCs/>
                <w:lang w:val="en-GB" w:eastAsia="zh-CN"/>
              </w:rPr>
              <w:t>n-1</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the same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w:t>
            </w:r>
          </w:p>
          <w:p w14:paraId="3B600BD6" w14:textId="77777777" w:rsidR="009B51E3" w:rsidRPr="00697999" w:rsidRDefault="009B51E3" w:rsidP="009B51E3">
            <w:pPr>
              <w:numPr>
                <w:ilvl w:val="1"/>
                <w:numId w:val="37"/>
              </w:numPr>
              <w:overflowPunct/>
              <w:autoSpaceDE/>
              <w:autoSpaceDN/>
              <w:adjustRightInd/>
              <w:snapToGrid w:val="0"/>
              <w:spacing w:before="0" w:after="0"/>
              <w:textAlignment w:val="auto"/>
              <w:rPr>
                <w:rFonts w:eastAsia="Batang"/>
                <w:strike/>
                <w:color w:val="000000"/>
                <w:lang w:val="en-GB" w:eastAsia="zh-CN"/>
              </w:rPr>
            </w:pPr>
            <w:r w:rsidRPr="00697999">
              <w:rPr>
                <w:rFonts w:eastAsia="Batang"/>
                <w:color w:val="000000"/>
                <w:lang w:val="en-GB" w:eastAsia="zh-CN"/>
              </w:rPr>
              <w:t xml:space="preserve">If time offset is not configured, then </w:t>
            </w:r>
          </w:p>
          <w:p w14:paraId="6EB2F0F3" w14:textId="77777777" w:rsidR="009B51E3" w:rsidRPr="00697999" w:rsidRDefault="009B51E3" w:rsidP="009B51E3">
            <w:pPr>
              <w:numPr>
                <w:ilvl w:val="2"/>
                <w:numId w:val="45"/>
              </w:numPr>
              <w:overflowPunct/>
              <w:autoSpaceDE/>
              <w:autoSpaceDN/>
              <w:adjustRightInd/>
              <w:snapToGrid w:val="0"/>
              <w:spacing w:before="0" w:after="0"/>
              <w:textAlignment w:val="auto"/>
              <w:rPr>
                <w:rFonts w:eastAsia="Batang"/>
                <w:color w:val="000000"/>
                <w:lang w:val="en-GB" w:eastAsia="zh-CN"/>
              </w:rPr>
            </w:pPr>
            <w:r w:rsidRPr="00697999">
              <w:rPr>
                <w:rFonts w:eastAsia="Batang"/>
                <w:color w:val="000000"/>
                <w:lang w:val="en-GB" w:eastAsia="zh-CN"/>
              </w:rPr>
              <w:t>the starting RO of the first RO group is the first valid RO within the time period X.</w:t>
            </w:r>
          </w:p>
          <w:p w14:paraId="588DD898" w14:textId="6B932780" w:rsidR="009B51E3" w:rsidRPr="009B51E3" w:rsidRDefault="009B51E3" w:rsidP="00537131">
            <w:pPr>
              <w:numPr>
                <w:ilvl w:val="2"/>
                <w:numId w:val="45"/>
              </w:numPr>
              <w:overflowPunct/>
              <w:autoSpaceDE/>
              <w:autoSpaceDN/>
              <w:adjustRightInd/>
              <w:snapToGrid w:val="0"/>
              <w:spacing w:before="0" w:after="0"/>
              <w:textAlignment w:val="auto"/>
              <w:rPr>
                <w:rFonts w:eastAsia="Batang"/>
                <w:color w:val="000000"/>
                <w:lang w:val="en-GB" w:eastAsia="zh-CN"/>
              </w:rPr>
            </w:pPr>
            <w:r w:rsidRPr="00697999">
              <w:rPr>
                <w:rFonts w:eastAsia="Batang"/>
                <w:color w:val="000000"/>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7FC965BA" w14:textId="77777777" w:rsidR="00537131" w:rsidRDefault="00537131" w:rsidP="00C159BB">
      <w:pPr>
        <w:keepNext/>
        <w:overflowPunct/>
        <w:autoSpaceDE/>
        <w:autoSpaceDN/>
        <w:adjustRightInd/>
        <w:spacing w:before="60" w:after="120"/>
        <w:jc w:val="both"/>
        <w:textAlignment w:val="auto"/>
      </w:pPr>
    </w:p>
    <w:p w14:paraId="485F8C2E" w14:textId="2DEE600D" w:rsidR="00CB19B9" w:rsidRDefault="003D7FE6" w:rsidP="00C159BB">
      <w:pPr>
        <w:keepNext/>
        <w:overflowPunct/>
        <w:autoSpaceDE/>
        <w:autoSpaceDN/>
        <w:adjustRightInd/>
        <w:spacing w:before="60" w:after="120"/>
        <w:jc w:val="both"/>
        <w:textAlignment w:val="auto"/>
      </w:pPr>
      <w:r>
        <w:t xml:space="preserve">From the above two agreements, it is evident that in case when </w:t>
      </w:r>
      <w:r w:rsidR="00BD238A">
        <w:t xml:space="preserve">the time offset is configured, the starting RO of other RO groups after the first RO group </w:t>
      </w:r>
      <w:r w:rsidR="00CB19B9">
        <w:t>in different frequency</w:t>
      </w:r>
      <w:r w:rsidR="003E797B">
        <w:t xml:space="preserve"> resources</w:t>
      </w:r>
      <w:r w:rsidR="00CB19B9">
        <w:t xml:space="preserve"> </w:t>
      </w:r>
      <w:r w:rsidR="00BD238A">
        <w:t xml:space="preserve">follows the </w:t>
      </w:r>
      <w:r w:rsidR="00E267F9">
        <w:t xml:space="preserve">frequency first and time second ordering within the time period. </w:t>
      </w:r>
      <w:r w:rsidR="00CB19B9">
        <w:t xml:space="preserve">However, as captured in the editor CR in TS38.213 </w:t>
      </w:r>
      <w:r w:rsidR="0021419E">
        <w:fldChar w:fldCharType="begin"/>
      </w:r>
      <w:r w:rsidR="0021419E">
        <w:instrText xml:space="preserve"> REF _Ref146400201 \r \h </w:instrText>
      </w:r>
      <w:r w:rsidR="0021419E">
        <w:fldChar w:fldCharType="separate"/>
      </w:r>
      <w:r w:rsidR="00A12CE9">
        <w:t>[4]</w:t>
      </w:r>
      <w:r w:rsidR="0021419E">
        <w:fldChar w:fldCharType="end"/>
      </w:r>
      <w:r w:rsidR="00CB19B9">
        <w:t xml:space="preserve">, </w:t>
      </w:r>
      <w:r w:rsidR="004A65DA">
        <w:t xml:space="preserve">when the time offset is configured, </w:t>
      </w:r>
      <w:r w:rsidR="00C564BF">
        <w:t>the</w:t>
      </w:r>
      <w:r w:rsidR="004A65DA">
        <w:t xml:space="preserve"> </w:t>
      </w:r>
      <w:r w:rsidR="0021419E">
        <w:t>de</w:t>
      </w:r>
      <w:r w:rsidR="00B45527">
        <w:t xml:space="preserve">scription on </w:t>
      </w:r>
      <w:r w:rsidR="004D236A">
        <w:t xml:space="preserve">the </w:t>
      </w:r>
      <w:r w:rsidR="004A65DA">
        <w:t xml:space="preserve">starting RO of other RO groups </w:t>
      </w:r>
      <w:r w:rsidR="00C564BF">
        <w:t xml:space="preserve">may imply time first and frequency second </w:t>
      </w:r>
      <w:r w:rsidR="00886B57">
        <w:t xml:space="preserve">ordering, which </w:t>
      </w:r>
      <w:r w:rsidR="0070606E">
        <w:t>would</w:t>
      </w:r>
      <w:r w:rsidR="00886B57">
        <w:t xml:space="preserve"> not align with the </w:t>
      </w:r>
      <w:r w:rsidR="00886B57">
        <w:lastRenderedPageBreak/>
        <w:t xml:space="preserve">above agreements. </w:t>
      </w:r>
      <w:r w:rsidR="006D770D">
        <w:fldChar w:fldCharType="begin"/>
      </w:r>
      <w:r w:rsidR="006D770D">
        <w:instrText xml:space="preserve"> REF _Ref146542168 \h </w:instrText>
      </w:r>
      <w:r w:rsidR="006D770D">
        <w:fldChar w:fldCharType="separate"/>
      </w:r>
      <w:r w:rsidR="00A12CE9">
        <w:t xml:space="preserve">Figure </w:t>
      </w:r>
      <w:r w:rsidR="00A12CE9">
        <w:rPr>
          <w:noProof/>
        </w:rPr>
        <w:t>1</w:t>
      </w:r>
      <w:r w:rsidR="006D770D">
        <w:fldChar w:fldCharType="end"/>
      </w:r>
      <w:r w:rsidR="006D770D">
        <w:t xml:space="preserve"> illustrates the interpretation of both agreements and editor CR. From the figures, it can be observed that the determination of 2</w:t>
      </w:r>
      <w:r w:rsidR="006D770D" w:rsidRPr="006D770D">
        <w:rPr>
          <w:vertAlign w:val="superscript"/>
        </w:rPr>
        <w:t>nd</w:t>
      </w:r>
      <w:r w:rsidR="006D770D">
        <w:t xml:space="preserve"> RO </w:t>
      </w:r>
      <w:r w:rsidR="00B72C52">
        <w:t>group to 4</w:t>
      </w:r>
      <w:r w:rsidR="00B72C52" w:rsidRPr="00B72C52">
        <w:rPr>
          <w:vertAlign w:val="superscript"/>
        </w:rPr>
        <w:t>th</w:t>
      </w:r>
      <w:r w:rsidR="00B72C52">
        <w:t xml:space="preserve"> RO group may differ based on these two interpretations. </w:t>
      </w:r>
      <w:r w:rsidR="006D770D">
        <w:t xml:space="preserve"> </w:t>
      </w:r>
    </w:p>
    <w:p w14:paraId="5AB976BA" w14:textId="2C8B34F2" w:rsidR="005E6866" w:rsidRDefault="007410BF" w:rsidP="00C159BB">
      <w:pPr>
        <w:keepNext/>
        <w:overflowPunct/>
        <w:autoSpaceDE/>
        <w:autoSpaceDN/>
        <w:adjustRightInd/>
        <w:spacing w:before="60" w:after="120"/>
        <w:jc w:val="both"/>
        <w:textAlignment w:val="auto"/>
      </w:pPr>
      <w:r>
        <w:t>It should be noted that t</w:t>
      </w:r>
      <w:r w:rsidR="00D655B0">
        <w:t xml:space="preserve">his may not </w:t>
      </w:r>
      <w:r w:rsidR="006666FC">
        <w:t>introduce different UE behaviors given that only CBRA is supported for multiple PRACH transmissions</w:t>
      </w:r>
      <w:r w:rsidR="00107D00">
        <w:t xml:space="preserve"> where </w:t>
      </w:r>
      <w:r w:rsidR="00441F91">
        <w:t xml:space="preserve">UE may randomly select one RO group for multiple PRACH transmissions. </w:t>
      </w:r>
      <w:r w:rsidR="00D83D72">
        <w:t xml:space="preserve">In this regard, the ordering of the set of RO groups associated with an SSB index within the time period may not </w:t>
      </w:r>
      <w:r w:rsidR="00261F60">
        <w:t xml:space="preserve">be critical. </w:t>
      </w:r>
      <w:r w:rsidR="006666FC">
        <w:t>However, it may be more appropriate to follow the agreement</w:t>
      </w:r>
      <w:r w:rsidR="00505309">
        <w:t xml:space="preserve"> s</w:t>
      </w:r>
      <w:r w:rsidR="006666FC">
        <w:t xml:space="preserve">and </w:t>
      </w:r>
      <w:r w:rsidR="00261F60">
        <w:t xml:space="preserve">ensure the same ordering </w:t>
      </w:r>
      <w:r w:rsidR="00505309">
        <w:t xml:space="preserve">for RO groups </w:t>
      </w:r>
      <w:r w:rsidR="00261F60">
        <w:t xml:space="preserve">regardless of whether time offset is configured or not. </w:t>
      </w:r>
    </w:p>
    <w:p w14:paraId="53704D4C" w14:textId="30C3532C" w:rsidR="00D35CD6" w:rsidRDefault="004707C5" w:rsidP="00D35CD6">
      <w:pPr>
        <w:keepNext/>
        <w:overflowPunct/>
        <w:autoSpaceDE/>
        <w:autoSpaceDN/>
        <w:adjustRightInd/>
        <w:spacing w:before="60" w:after="120"/>
        <w:jc w:val="center"/>
        <w:textAlignment w:val="auto"/>
      </w:pPr>
      <w:r w:rsidRPr="004707C5">
        <w:rPr>
          <w:noProof/>
        </w:rPr>
        <w:drawing>
          <wp:inline distT="0" distB="0" distL="0" distR="0" wp14:anchorId="505A8E08" wp14:editId="457D5434">
            <wp:extent cx="4307697" cy="3687097"/>
            <wp:effectExtent l="0" t="0" r="0" b="8890"/>
            <wp:docPr id="1847765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6566" name="Picture 1" descr="A screenshot of a diagram&#10;&#10;Description automatically generated"/>
                    <pic:cNvPicPr/>
                  </pic:nvPicPr>
                  <pic:blipFill>
                    <a:blip r:embed="rId13"/>
                    <a:stretch>
                      <a:fillRect/>
                    </a:stretch>
                  </pic:blipFill>
                  <pic:spPr>
                    <a:xfrm>
                      <a:off x="0" y="0"/>
                      <a:ext cx="4316348" cy="3694502"/>
                    </a:xfrm>
                    <a:prstGeom prst="rect">
                      <a:avLst/>
                    </a:prstGeom>
                  </pic:spPr>
                </pic:pic>
              </a:graphicData>
            </a:graphic>
          </wp:inline>
        </w:drawing>
      </w:r>
    </w:p>
    <w:p w14:paraId="35AF0D9A" w14:textId="67A35C9F" w:rsidR="005E6866" w:rsidRDefault="00D35CD6" w:rsidP="00992EB7">
      <w:pPr>
        <w:pStyle w:val="Caption"/>
        <w:spacing w:before="240" w:after="240"/>
        <w:jc w:val="center"/>
      </w:pPr>
      <w:bookmarkStart w:id="12" w:name="_Ref146542168"/>
      <w:r>
        <w:t xml:space="preserve">Figure </w:t>
      </w:r>
      <w:r>
        <w:fldChar w:fldCharType="begin"/>
      </w:r>
      <w:r>
        <w:instrText>SEQ Figure \* ARABIC</w:instrText>
      </w:r>
      <w:r>
        <w:fldChar w:fldCharType="separate"/>
      </w:r>
      <w:r w:rsidR="00A12CE9">
        <w:rPr>
          <w:noProof/>
        </w:rPr>
        <w:t>1</w:t>
      </w:r>
      <w:r>
        <w:fldChar w:fldCharType="end"/>
      </w:r>
      <w:bookmarkEnd w:id="12"/>
      <w:r>
        <w:t>. Interpretation of ordering of starting RO of subsequent RO group</w:t>
      </w:r>
      <w:r w:rsidR="00FF002E">
        <w:t>s</w:t>
      </w:r>
      <w:r w:rsidR="003E3455">
        <w:t>.</w:t>
      </w:r>
    </w:p>
    <w:p w14:paraId="020AE0DC" w14:textId="555E128B" w:rsidR="00EE7F96" w:rsidRDefault="002D692E" w:rsidP="00495072">
      <w:pPr>
        <w:keepNext/>
        <w:overflowPunct/>
        <w:autoSpaceDE/>
        <w:autoSpaceDN/>
        <w:adjustRightInd/>
        <w:spacing w:before="60" w:after="240"/>
        <w:jc w:val="both"/>
        <w:textAlignment w:val="auto"/>
      </w:pPr>
      <w:r>
        <w:t xml:space="preserve">Based on the discussions above, the following TP is proposed for </w:t>
      </w:r>
      <w:r w:rsidR="00446D64">
        <w:t xml:space="preserve">ordering of starting RO of </w:t>
      </w:r>
      <w:r w:rsidR="000A669C">
        <w:t xml:space="preserve">subsequent RO groups for association between SSB and RO group within the time period. </w:t>
      </w:r>
    </w:p>
    <w:tbl>
      <w:tblPr>
        <w:tblStyle w:val="TableGrid"/>
        <w:tblW w:w="0" w:type="auto"/>
        <w:tblLook w:val="04A0" w:firstRow="1" w:lastRow="0" w:firstColumn="1" w:lastColumn="0" w:noHBand="0" w:noVBand="1"/>
      </w:tblPr>
      <w:tblGrid>
        <w:gridCol w:w="9962"/>
      </w:tblGrid>
      <w:tr w:rsidR="00D119DC" w14:paraId="6D883F86" w14:textId="77777777" w:rsidTr="003219A7">
        <w:tc>
          <w:tcPr>
            <w:tcW w:w="9962" w:type="dxa"/>
          </w:tcPr>
          <w:p w14:paraId="6B1C7320" w14:textId="32F8E008" w:rsidR="00D119DC" w:rsidRPr="0038520F" w:rsidRDefault="00D119DC" w:rsidP="003219A7">
            <w:pPr>
              <w:spacing w:line="280" w:lineRule="exact"/>
              <w:jc w:val="center"/>
              <w:rPr>
                <w:b/>
                <w:bCs/>
                <w:iCs/>
                <w:color w:val="0070C0"/>
              </w:rPr>
            </w:pPr>
            <w:r w:rsidRPr="00094F71">
              <w:rPr>
                <w:b/>
                <w:bCs/>
                <w:iCs/>
                <w:color w:val="0070C0"/>
              </w:rPr>
              <w:t>------------------------------   TP#</w:t>
            </w:r>
            <w:r w:rsidR="008C15DD">
              <w:rPr>
                <w:b/>
                <w:bCs/>
                <w:iCs/>
                <w:color w:val="0070C0"/>
              </w:rPr>
              <w:t>3</w:t>
            </w:r>
            <w:r w:rsidRPr="00094F71">
              <w:rPr>
                <w:b/>
                <w:bCs/>
                <w:iCs/>
                <w:color w:val="0070C0"/>
              </w:rPr>
              <w:t>: TS 38.21</w:t>
            </w:r>
            <w:r>
              <w:rPr>
                <w:b/>
                <w:bCs/>
                <w:iCs/>
                <w:color w:val="0070C0"/>
              </w:rPr>
              <w:t xml:space="preserve">3 </w:t>
            </w:r>
            <w:r w:rsidRPr="00094F71">
              <w:rPr>
                <w:b/>
                <w:bCs/>
                <w:iCs/>
                <w:color w:val="0070C0"/>
              </w:rPr>
              <w:t>-----------------------------------</w:t>
            </w:r>
          </w:p>
          <w:p w14:paraId="3D797D40" w14:textId="77777777" w:rsidR="00D119DC" w:rsidRDefault="00D119DC" w:rsidP="003219A7">
            <w:pPr>
              <w:pStyle w:val="Heading2"/>
              <w:numPr>
                <w:ilvl w:val="0"/>
                <w:numId w:val="0"/>
              </w:numPr>
              <w:ind w:left="576" w:hanging="576"/>
            </w:pPr>
            <w:r w:rsidRPr="00B916EC">
              <w:t>8</w:t>
            </w:r>
            <w:r w:rsidRPr="00B916EC">
              <w:rPr>
                <w:rFonts w:hint="eastAsia"/>
              </w:rPr>
              <w:t>.1</w:t>
            </w:r>
            <w:r>
              <w:rPr>
                <w:rFonts w:hint="eastAsia"/>
              </w:rPr>
              <w:tab/>
            </w:r>
            <w:r w:rsidRPr="00B916EC">
              <w:t>Random access preamble</w:t>
            </w:r>
          </w:p>
          <w:p w14:paraId="78C6C601" w14:textId="77777777" w:rsidR="00D119DC" w:rsidRDefault="00D119DC" w:rsidP="003219A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78C38E7B" w14:textId="77777777" w:rsidR="00947947" w:rsidRDefault="00947947" w:rsidP="00951770">
            <w:pPr>
              <w:spacing w:before="0" w:after="60"/>
            </w:pPr>
            <w:r w:rsidRPr="00101F44">
              <w:rPr>
                <w:rFonts w:eastAsia="DengXian"/>
                <w:lang w:eastAsia="zh-CN"/>
              </w:rPr>
              <w:t>For a PRACH transmission</w:t>
            </w:r>
            <w:r>
              <w:rPr>
                <w:rFonts w:eastAsia="DengXian"/>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013DFA07" w14:textId="77777777" w:rsidR="00947947" w:rsidRPr="00A81FC3" w:rsidRDefault="00947947" w:rsidP="00951770">
            <w:pPr>
              <w:pStyle w:val="B1"/>
              <w:spacing w:before="0" w:after="60"/>
            </w:pPr>
            <w:r w:rsidRPr="00A81FC3">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01CBDAE3" w14:textId="77777777" w:rsidR="00005F17" w:rsidRPr="008F2C4B" w:rsidRDefault="00947947" w:rsidP="00005F17">
            <w:pPr>
              <w:pStyle w:val="B1"/>
              <w:spacing w:after="60"/>
              <w:ind w:left="852"/>
              <w:rPr>
                <w:color w:val="FF0000"/>
                <w:u w:val="single"/>
              </w:rPr>
            </w:pPr>
            <w:bookmarkStart w:id="13" w:name="_Hlk144760579"/>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r w:rsidR="00005F17" w:rsidRPr="008F2C4B">
              <w:rPr>
                <w:color w:val="FF0000"/>
                <w:u w:val="single"/>
              </w:rPr>
              <w:t>according to an ordering of valid PRACH occasions</w:t>
            </w:r>
          </w:p>
          <w:p w14:paraId="0498F63C" w14:textId="77777777" w:rsidR="00005F17" w:rsidRPr="008F2C4B" w:rsidRDefault="00005F17" w:rsidP="00005F17">
            <w:pPr>
              <w:pStyle w:val="B1"/>
              <w:spacing w:after="60"/>
              <w:ind w:left="1136"/>
              <w:rPr>
                <w:color w:val="FF0000"/>
                <w:u w:val="single"/>
              </w:rPr>
            </w:pPr>
            <w:r w:rsidRPr="008F2C4B">
              <w:rPr>
                <w:color w:val="FF0000"/>
                <w:u w:val="single"/>
              </w:rPr>
              <w:t>-</w:t>
            </w:r>
            <w:r w:rsidRPr="008F2C4B">
              <w:rPr>
                <w:color w:val="FF0000"/>
                <w:u w:val="single"/>
              </w:rPr>
              <w:tab/>
              <w:t>first, in increasing order of frequency resource indexes for frequency multiplexed PRACH occasions</w:t>
            </w:r>
          </w:p>
          <w:p w14:paraId="41AD7D0A" w14:textId="7B2AFF03" w:rsidR="00947947" w:rsidRPr="008F2C4B" w:rsidRDefault="00005F17" w:rsidP="00005F17">
            <w:pPr>
              <w:pStyle w:val="B1"/>
              <w:spacing w:before="0" w:after="60"/>
              <w:ind w:left="1136"/>
              <w:rPr>
                <w:color w:val="FF0000"/>
                <w:u w:val="single"/>
              </w:rPr>
            </w:pPr>
            <w:r w:rsidRPr="008F2C4B">
              <w:rPr>
                <w:color w:val="FF0000"/>
                <w:u w:val="single"/>
              </w:rPr>
              <w:lastRenderedPageBreak/>
              <w:t>-</w:t>
            </w:r>
            <w:r w:rsidRPr="008F2C4B">
              <w:rPr>
                <w:color w:val="FF0000"/>
                <w:u w:val="single"/>
              </w:rPr>
              <w:tab/>
              <w:t>second, in increasing order of time resource indexes for time multiplexed PRACH occasions</w:t>
            </w:r>
          </w:p>
          <w:p w14:paraId="37A2BFB4" w14:textId="0163C632" w:rsidR="00947947" w:rsidRPr="009E0097" w:rsidRDefault="00947947" w:rsidP="00951770">
            <w:pPr>
              <w:pStyle w:val="B1"/>
              <w:spacing w:before="0" w:after="6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rsidR="00D2316A" w:rsidRPr="00D2316A">
              <w:rPr>
                <w:color w:val="FF0000"/>
                <w:u w:val="single"/>
              </w:rPr>
              <w:t>, if any,</w:t>
            </w:r>
            <w:r w:rsidRPr="00D2316A">
              <w:rPr>
                <w:color w:val="FF0000"/>
              </w:rPr>
              <w:t xml:space="preserve"> </w:t>
            </w:r>
            <w:r w:rsidRPr="009E0097">
              <w:t xml:space="preserve">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bookmarkEnd w:id="13"/>
          <w:p w14:paraId="79A11DE0" w14:textId="796466D2" w:rsidR="00947947" w:rsidRPr="00A81FC3" w:rsidRDefault="00947947" w:rsidP="00951770">
            <w:pPr>
              <w:pStyle w:val="B1"/>
              <w:spacing w:before="0" w:after="60"/>
            </w:pPr>
            <w:r w:rsidRPr="00A81FC3">
              <w:t>-</w:t>
            </w:r>
            <w:r w:rsidRPr="00A81FC3">
              <w:tab/>
            </w:r>
            <w:r>
              <w:t>otherwise</w:t>
            </w:r>
            <w:r w:rsidR="00E60737">
              <w:t xml:space="preserve"> </w:t>
            </w:r>
            <w:r w:rsidR="00E60737" w:rsidRPr="00E60737">
              <w:rPr>
                <w:color w:val="FF0000"/>
                <w:u w:val="single"/>
              </w:rPr>
              <w:t xml:space="preserve">if </w:t>
            </w:r>
            <w:proofErr w:type="spellStart"/>
            <w:r w:rsidR="00E60737" w:rsidRPr="00E60737">
              <w:rPr>
                <w:i/>
                <w:color w:val="FF0000"/>
                <w:u w:val="single"/>
              </w:rPr>
              <w:t>TimeOffsetBetweenStartingRO</w:t>
            </w:r>
            <w:proofErr w:type="spellEnd"/>
            <w:r w:rsidR="00E60737" w:rsidRPr="00E60737">
              <w:rPr>
                <w:color w:val="FF0000"/>
                <w:u w:val="single"/>
              </w:rPr>
              <w:t xml:space="preserve"> is not provided</w:t>
            </w:r>
            <w:r>
              <w:t>,</w:t>
            </w:r>
          </w:p>
          <w:p w14:paraId="35041123" w14:textId="77777777" w:rsidR="00947947" w:rsidRPr="009E0097" w:rsidRDefault="00947947" w:rsidP="00951770">
            <w:pPr>
              <w:pStyle w:val="B1"/>
              <w:spacing w:before="0" w:after="6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781241CE" w14:textId="77777777" w:rsidR="00947947" w:rsidRPr="00B55AEC" w:rsidRDefault="00947947" w:rsidP="00951770">
            <w:pPr>
              <w:pStyle w:val="B1"/>
              <w:spacing w:before="0" w:after="6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1DF15F51" w14:textId="77777777" w:rsidR="00951770" w:rsidRDefault="00947947" w:rsidP="00951770">
            <w:pPr>
              <w:pStyle w:val="B1"/>
              <w:spacing w:before="0" w:after="60"/>
              <w:ind w:left="1136"/>
            </w:pPr>
            <w:r w:rsidRPr="00A81FC3">
              <w:t>-</w:t>
            </w:r>
            <w:r w:rsidRPr="00A81FC3">
              <w:tab/>
            </w:r>
            <w:r>
              <w:t>f</w:t>
            </w:r>
            <w:r w:rsidRPr="009E0097">
              <w:t>irst, in increasing order of frequency resource indexes for frequency multiplexed PRACH</w:t>
            </w:r>
            <w:r>
              <w:t xml:space="preserve"> occasions</w:t>
            </w:r>
          </w:p>
          <w:p w14:paraId="09D371E2" w14:textId="5F5012E2" w:rsidR="00951770" w:rsidRDefault="00947947" w:rsidP="00951770">
            <w:pPr>
              <w:pStyle w:val="B1"/>
              <w:spacing w:before="0" w:after="60"/>
              <w:ind w:left="1136"/>
              <w:rPr>
                <w:b/>
                <w:bCs/>
                <w:noProof/>
                <w:color w:val="FF0000"/>
                <w:lang w:eastAsia="zh-CN"/>
              </w:rPr>
            </w:pPr>
            <w:r w:rsidRPr="00A81FC3">
              <w:t>-</w:t>
            </w:r>
            <w:r w:rsidRPr="00A81FC3">
              <w:tab/>
            </w:r>
            <w:r>
              <w:t>s</w:t>
            </w:r>
            <w:r w:rsidRPr="009E0097">
              <w:t>econd, in increasing order of time resource indexes for time multiplexed PRACH occasion</w:t>
            </w:r>
            <w:r>
              <w:t xml:space="preserve">s </w:t>
            </w:r>
          </w:p>
          <w:p w14:paraId="316AE963" w14:textId="5402C885" w:rsidR="00D119DC" w:rsidRPr="00836063" w:rsidRDefault="00D119DC" w:rsidP="003219A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52AA8308" w14:textId="798B3D31" w:rsidR="00C12830" w:rsidRPr="004C02CE" w:rsidRDefault="00C12830" w:rsidP="00C12830">
      <w:pPr>
        <w:spacing w:before="240" w:after="0"/>
        <w:jc w:val="both"/>
        <w:rPr>
          <w:b/>
        </w:rPr>
      </w:pPr>
      <w:r w:rsidRPr="004C02CE">
        <w:rPr>
          <w:b/>
        </w:rPr>
        <w:lastRenderedPageBreak/>
        <w:t xml:space="preserve">Proposal </w:t>
      </w:r>
      <w:r w:rsidR="00696941">
        <w:rPr>
          <w:b/>
        </w:rPr>
        <w:t>3</w:t>
      </w:r>
    </w:p>
    <w:p w14:paraId="559668AD" w14:textId="7919E35E" w:rsidR="00862958" w:rsidRDefault="008C15DD" w:rsidP="00C12830">
      <w:pPr>
        <w:numPr>
          <w:ilvl w:val="0"/>
          <w:numId w:val="6"/>
        </w:numPr>
        <w:overflowPunct/>
        <w:autoSpaceDE/>
        <w:autoSpaceDN/>
        <w:adjustRightInd/>
        <w:spacing w:before="60" w:after="0"/>
        <w:ind w:left="288" w:hanging="288"/>
        <w:jc w:val="both"/>
        <w:textAlignment w:val="auto"/>
      </w:pPr>
      <w:r w:rsidRPr="0003770A">
        <w:t>Agree on TP#</w:t>
      </w:r>
      <w:r>
        <w:t>3</w:t>
      </w:r>
      <w:r w:rsidRPr="0003770A">
        <w:t xml:space="preserve"> for</w:t>
      </w:r>
      <w:r w:rsidR="00F87A67" w:rsidRPr="00F87A67">
        <w:t xml:space="preserve"> </w:t>
      </w:r>
      <w:r w:rsidR="00F87A67">
        <w:t>ordering of starting RO of subsequent RO groups for association between SSB and RO group within the time period</w:t>
      </w:r>
      <w:r w:rsidR="00E40CBE">
        <w:t>.</w:t>
      </w:r>
    </w:p>
    <w:p w14:paraId="75BF1EE8" w14:textId="77777777" w:rsidR="00AA57B0" w:rsidRPr="00C12830" w:rsidRDefault="00AA57B0" w:rsidP="00AA57B0">
      <w:pPr>
        <w:overflowPunct/>
        <w:autoSpaceDE/>
        <w:autoSpaceDN/>
        <w:adjustRightInd/>
        <w:spacing w:before="60" w:after="0"/>
        <w:ind w:left="288"/>
        <w:jc w:val="both"/>
        <w:textAlignment w:val="auto"/>
      </w:pPr>
    </w:p>
    <w:p w14:paraId="1C45B818" w14:textId="77777777" w:rsidR="00740ACF" w:rsidRDefault="00740ACF" w:rsidP="00740ACF">
      <w:pPr>
        <w:pStyle w:val="Heading2"/>
      </w:pPr>
      <w:r>
        <w:t>Unused PRACH occasions for multiple PRACH transmissions</w:t>
      </w:r>
    </w:p>
    <w:p w14:paraId="39B439B3" w14:textId="77777777" w:rsidR="00740ACF" w:rsidRDefault="00740ACF" w:rsidP="00740ACF">
      <w:pPr>
        <w:spacing w:before="240" w:after="0"/>
        <w:jc w:val="both"/>
        <w:rPr>
          <w:bCs/>
          <w:lang w:val="en-GB"/>
        </w:rPr>
      </w:pPr>
      <w:r>
        <w:rPr>
          <w:bCs/>
          <w:lang w:val="en-GB"/>
        </w:rPr>
        <w:t xml:space="preserve">As defined for single PRACH transmission, </w:t>
      </w:r>
      <w:r w:rsidRPr="00C10478">
        <w:rPr>
          <w:bCs/>
          <w:lang w:val="en-GB"/>
        </w:rPr>
        <w:t>PRACH occasions not associated with SS/PBCH block indexes after an integer number of association periods</w:t>
      </w:r>
      <w:r>
        <w:rPr>
          <w:bCs/>
          <w:lang w:val="en-GB"/>
        </w:rPr>
        <w:t xml:space="preserve"> </w:t>
      </w:r>
      <w:r w:rsidRPr="00C10478">
        <w:rPr>
          <w:bCs/>
          <w:lang w:val="en-GB"/>
        </w:rPr>
        <w:t>are not used for PRACH transmissions.</w:t>
      </w:r>
      <w:r>
        <w:rPr>
          <w:bCs/>
          <w:lang w:val="en-GB"/>
        </w:rPr>
        <w:t xml:space="preserve"> The same design principle can also apply to the multiple PRACH transmissions. In particular, for a given repetition number N, if N PRACH occasions associated with </w:t>
      </w:r>
      <w:r w:rsidRPr="00C10478">
        <w:rPr>
          <w:bCs/>
          <w:lang w:val="en-GB"/>
        </w:rPr>
        <w:t>SS/PBCH block indexes</w:t>
      </w:r>
      <w:r>
        <w:rPr>
          <w:bCs/>
          <w:lang w:val="en-GB"/>
        </w:rPr>
        <w:t xml:space="preserve"> cannot be mapped within a time period for multiple PRACH transmissions, the N PRACH occasions are not used for multiple PRACH transmissions. </w:t>
      </w:r>
    </w:p>
    <w:p w14:paraId="52165EB8" w14:textId="56519C1C" w:rsidR="00740ACF" w:rsidRDefault="00740ACF" w:rsidP="00740ACF">
      <w:pPr>
        <w:spacing w:before="120" w:after="0"/>
        <w:jc w:val="both"/>
        <w:rPr>
          <w:bCs/>
          <w:lang w:val="en-GB"/>
        </w:rPr>
      </w:pPr>
      <w:r>
        <w:rPr>
          <w:bCs/>
          <w:lang w:val="en-GB"/>
        </w:rPr>
        <w:t xml:space="preserve">It should be noted that this may also depend on whether separate preambles on shared ROs or separate ROs are used to differentiate between single and multiple PRACH transmissions. In case when separate preambles on shared ROs are </w:t>
      </w:r>
      <w:r w:rsidR="00E848F6">
        <w:rPr>
          <w:bCs/>
          <w:lang w:val="en-GB"/>
        </w:rPr>
        <w:t>utilized</w:t>
      </w:r>
      <w:r>
        <w:rPr>
          <w:bCs/>
          <w:lang w:val="en-GB"/>
        </w:rPr>
        <w:t xml:space="preserve"> for differentiation of single and multiple PRACH transmissions, even if the N PRACH occasions are not mapped within the time period, the N PRACH occasions may still be used for single PRACH transmission, which can also ensure backward compatibility. </w:t>
      </w:r>
    </w:p>
    <w:p w14:paraId="3F3C98C1" w14:textId="7CEF1505" w:rsidR="00740ACF" w:rsidRPr="004C02CE" w:rsidRDefault="00740ACF" w:rsidP="00740ACF">
      <w:pPr>
        <w:spacing w:before="240" w:after="0"/>
        <w:jc w:val="both"/>
        <w:rPr>
          <w:b/>
        </w:rPr>
      </w:pPr>
      <w:r w:rsidRPr="004C02CE">
        <w:rPr>
          <w:b/>
        </w:rPr>
        <w:t xml:space="preserve">Proposal </w:t>
      </w:r>
      <w:r w:rsidR="00AA57B0">
        <w:rPr>
          <w:b/>
        </w:rPr>
        <w:t>4</w:t>
      </w:r>
    </w:p>
    <w:p w14:paraId="12BCEAC6" w14:textId="77777777" w:rsidR="00740ACF" w:rsidRPr="007A5777" w:rsidRDefault="00740ACF" w:rsidP="00740ACF">
      <w:pPr>
        <w:numPr>
          <w:ilvl w:val="0"/>
          <w:numId w:val="6"/>
        </w:numPr>
        <w:overflowPunct/>
        <w:autoSpaceDE/>
        <w:autoSpaceDN/>
        <w:adjustRightInd/>
        <w:spacing w:before="60" w:after="0"/>
        <w:ind w:left="288" w:hanging="288"/>
        <w:jc w:val="both"/>
        <w:textAlignment w:val="auto"/>
      </w:pPr>
      <w:r>
        <w:t xml:space="preserve">For a given repetition number </w:t>
      </w:r>
      <w:r w:rsidRPr="00A90423">
        <w:rPr>
          <w:i/>
          <w:iCs/>
        </w:rPr>
        <w:t>N</w:t>
      </w:r>
      <w:r>
        <w:t xml:space="preserve">, </w:t>
      </w:r>
      <w:r>
        <w:rPr>
          <w:bCs/>
          <w:lang w:val="en-GB"/>
        </w:rPr>
        <w:t xml:space="preserve">if </w:t>
      </w:r>
      <w:r w:rsidRPr="008E566A">
        <w:rPr>
          <w:bCs/>
          <w:i/>
          <w:iCs/>
          <w:lang w:val="en-GB"/>
        </w:rPr>
        <w:t>N</w:t>
      </w:r>
      <w:r>
        <w:rPr>
          <w:bCs/>
          <w:lang w:val="en-GB"/>
        </w:rPr>
        <w:t xml:space="preserve"> PRACH occasions associated with </w:t>
      </w:r>
      <w:r w:rsidRPr="00C10478">
        <w:rPr>
          <w:bCs/>
          <w:lang w:val="en-GB"/>
        </w:rPr>
        <w:t>SS/PBCH block indexes</w:t>
      </w:r>
      <w:r>
        <w:rPr>
          <w:bCs/>
          <w:lang w:val="en-GB"/>
        </w:rPr>
        <w:t xml:space="preserve"> cannot be mapped within a time period, the </w:t>
      </w:r>
      <w:r w:rsidRPr="008E566A">
        <w:rPr>
          <w:bCs/>
          <w:i/>
          <w:iCs/>
          <w:lang w:val="en-GB"/>
        </w:rPr>
        <w:t>N</w:t>
      </w:r>
      <w:r>
        <w:rPr>
          <w:bCs/>
          <w:lang w:val="en-GB"/>
        </w:rPr>
        <w:t xml:space="preserve"> PRACH occasions are not used for multiple PRACH transmissions. </w:t>
      </w:r>
    </w:p>
    <w:p w14:paraId="74876C6B" w14:textId="77777777" w:rsidR="00740ACF" w:rsidRDefault="00740ACF" w:rsidP="00740ACF">
      <w:pPr>
        <w:overflowPunct/>
        <w:autoSpaceDE/>
        <w:autoSpaceDN/>
        <w:adjustRightInd/>
        <w:spacing w:before="60" w:after="0"/>
        <w:ind w:left="288"/>
        <w:jc w:val="both"/>
        <w:textAlignment w:val="auto"/>
      </w:pPr>
    </w:p>
    <w:p w14:paraId="0A573172" w14:textId="77777777" w:rsidR="00740ACF" w:rsidRDefault="00740ACF" w:rsidP="00740ACF">
      <w:pPr>
        <w:pStyle w:val="Heading2"/>
      </w:pPr>
      <w:r>
        <w:t>Determination of number of multiple PRACH transmissions</w:t>
      </w:r>
    </w:p>
    <w:p w14:paraId="4E109D88" w14:textId="77777777" w:rsidR="00740ACF" w:rsidRDefault="00740ACF" w:rsidP="00740ACF">
      <w:pPr>
        <w:keepNext/>
        <w:overflowPunct/>
        <w:autoSpaceDE/>
        <w:autoSpaceDN/>
        <w:adjustRightInd/>
        <w:spacing w:before="60" w:after="120"/>
        <w:jc w:val="both"/>
        <w:textAlignment w:val="auto"/>
      </w:pPr>
      <w:r w:rsidRPr="000E3895">
        <w:t xml:space="preserve">At the RAN1#111 meeting, it was agreed that </w:t>
      </w:r>
      <w:r w:rsidRPr="00AF5EAE">
        <w:rPr>
          <w:rFonts w:eastAsia="DengXian"/>
          <w:lang w:eastAsia="zh-CN"/>
        </w:rPr>
        <w:t>SSB-RSRP threshold(s) are used to determine</w:t>
      </w:r>
      <w:r w:rsidRPr="000E3895">
        <w:rPr>
          <w:rFonts w:eastAsia="DengXian"/>
          <w:lang w:eastAsia="zh-CN"/>
        </w:rPr>
        <w:t xml:space="preserve"> the</w:t>
      </w:r>
      <w:r w:rsidRPr="00AF5EAE">
        <w:rPr>
          <w:rFonts w:eastAsia="DengXian"/>
          <w:lang w:eastAsia="zh-CN"/>
        </w:rPr>
        <w:t xml:space="preserve"> number of PRACH transmissions at least for the first RACH attemp</w:t>
      </w:r>
      <w:r>
        <w:rPr>
          <w:rFonts w:eastAsia="DengXian"/>
          <w:lang w:eastAsia="zh-CN"/>
        </w:rPr>
        <w:t>t</w:t>
      </w:r>
      <w:r w:rsidRPr="000E3895">
        <w:rPr>
          <w:rFonts w:eastAsia="DengXian"/>
          <w:lang w:eastAsia="zh-CN"/>
        </w:rPr>
        <w:t xml:space="preserve">. In this case, </w:t>
      </w:r>
      <w:r w:rsidRPr="000E3895">
        <w:t xml:space="preserve">when the measured SSB-RSRP is lower than an RSPR threshold, UE may trigger </w:t>
      </w:r>
      <w:r>
        <w:t>multiple PRACH transmissions with same Tx beam</w:t>
      </w:r>
      <w:r w:rsidRPr="000E3895">
        <w:t xml:space="preserve">. Further, if </w:t>
      </w:r>
      <w:r>
        <w:t>multiple</w:t>
      </w:r>
      <w:r w:rsidRPr="000E3895">
        <w:t xml:space="preserve"> </w:t>
      </w:r>
      <w:r>
        <w:t>number of multiple PRACH transmissions</w:t>
      </w:r>
      <w:r w:rsidRPr="000E3895">
        <w:t xml:space="preserve"> </w:t>
      </w:r>
      <w:r>
        <w:t xml:space="preserve">are </w:t>
      </w:r>
      <w:r w:rsidRPr="000E3895">
        <w:t>configured for</w:t>
      </w:r>
      <w:r>
        <w:t xml:space="preserve"> multiple</w:t>
      </w:r>
      <w:r w:rsidRPr="000E3895">
        <w:t xml:space="preserve"> PRACH transmission</w:t>
      </w:r>
      <w:r>
        <w:t>s</w:t>
      </w:r>
      <w:r w:rsidRPr="000E3895">
        <w:t xml:space="preserve">, multiple thresholds may need to be </w:t>
      </w:r>
      <w:r>
        <w:t>configured</w:t>
      </w:r>
      <w:r w:rsidRPr="000E3895">
        <w:t xml:space="preserve"> accordingly for proper operation.</w:t>
      </w:r>
      <w:r>
        <w:t xml:space="preserve"> It should be noted that similar to triggering of 2-step and 4-step RACH procedure and request of Msg3 repetition, only </w:t>
      </w:r>
      <w:r w:rsidRPr="00D52426">
        <w:t xml:space="preserve">SSB-RSRP threshold(s) are used to determine the number of PRACH transmissions at least for the first RACH attempt </w:t>
      </w:r>
      <w:r>
        <w:t xml:space="preserve">if multiple values are configured. </w:t>
      </w:r>
    </w:p>
    <w:p w14:paraId="6E78504E" w14:textId="77777777" w:rsidR="00740ACF" w:rsidRPr="002F4EA4" w:rsidRDefault="00740ACF" w:rsidP="00740ACF">
      <w:pPr>
        <w:keepNext/>
        <w:overflowPunct/>
        <w:autoSpaceDE/>
        <w:autoSpaceDN/>
        <w:adjustRightInd/>
        <w:spacing w:before="60" w:after="0"/>
        <w:jc w:val="both"/>
        <w:textAlignment w:val="auto"/>
      </w:pPr>
      <w:r w:rsidRPr="002F4EA4">
        <w:t xml:space="preserve">For UEs that support both </w:t>
      </w:r>
      <w:r w:rsidRPr="00F06924">
        <w:t>multiple PRACH transmission</w:t>
      </w:r>
      <w:r>
        <w:t>s</w:t>
      </w:r>
      <w:r w:rsidRPr="00F06924">
        <w:t xml:space="preserve"> </w:t>
      </w:r>
      <w:r w:rsidRPr="002F4EA4">
        <w:t>and Msg3 PUSCH repetitions, a common SS</w:t>
      </w:r>
      <w:r>
        <w:t>B</w:t>
      </w:r>
      <w:r w:rsidRPr="002F4EA4">
        <w:t xml:space="preserve">-RSRP threshold may be applied for multiple PRACH transmissions and request of Msg3 PUSCH repetitions. In this case, after successfully </w:t>
      </w:r>
      <w:r w:rsidRPr="002F4EA4">
        <w:lastRenderedPageBreak/>
        <w:t xml:space="preserve">detecting the </w:t>
      </w:r>
      <w:r w:rsidRPr="002B2CEB">
        <w:t>multiple PRACH transmission</w:t>
      </w:r>
      <w:r w:rsidRPr="002F4EA4">
        <w:t xml:space="preserve">, gNB may have good knowledge of channel condition of UE and can inform UE to transmit Msg3 PUSCH with appropriate number of repetitions. </w:t>
      </w:r>
    </w:p>
    <w:p w14:paraId="18ADC1BD" w14:textId="3E3DB491" w:rsidR="00740ACF" w:rsidRPr="004C02CE" w:rsidRDefault="00740ACF" w:rsidP="00740ACF">
      <w:pPr>
        <w:spacing w:before="240" w:after="0"/>
        <w:jc w:val="both"/>
        <w:rPr>
          <w:b/>
        </w:rPr>
      </w:pPr>
      <w:r w:rsidRPr="004C02CE">
        <w:rPr>
          <w:b/>
        </w:rPr>
        <w:t xml:space="preserve">Proposal </w:t>
      </w:r>
      <w:r w:rsidR="00AA57B0">
        <w:rPr>
          <w:b/>
        </w:rPr>
        <w:t>5</w:t>
      </w:r>
    </w:p>
    <w:p w14:paraId="5CEE3DCF" w14:textId="77777777" w:rsidR="00740ACF" w:rsidRDefault="00740ACF" w:rsidP="00740ACF">
      <w:pPr>
        <w:numPr>
          <w:ilvl w:val="0"/>
          <w:numId w:val="6"/>
        </w:numPr>
        <w:overflowPunct/>
        <w:autoSpaceDE/>
        <w:autoSpaceDN/>
        <w:adjustRightInd/>
        <w:spacing w:before="60" w:after="0"/>
        <w:ind w:left="288" w:hanging="288"/>
        <w:jc w:val="both"/>
        <w:textAlignment w:val="auto"/>
      </w:pPr>
      <w:r>
        <w:t>O</w:t>
      </w:r>
      <w:r w:rsidRPr="00D52426">
        <w:t xml:space="preserve">nly SSB-RSRP threshold(s) are used to determine the number of </w:t>
      </w:r>
      <w:r>
        <w:t xml:space="preserve">multiple </w:t>
      </w:r>
      <w:r w:rsidRPr="00D52426">
        <w:t xml:space="preserve">PRACH transmissions at least for the first RACH attempt </w:t>
      </w:r>
      <w:r>
        <w:t>if multiple values are configured</w:t>
      </w:r>
      <w:r w:rsidRPr="00C12830">
        <w:t xml:space="preserve">. </w:t>
      </w:r>
    </w:p>
    <w:p w14:paraId="3AC61959" w14:textId="77777777" w:rsidR="00740ACF" w:rsidRDefault="00740ACF" w:rsidP="00740ACF">
      <w:pPr>
        <w:numPr>
          <w:ilvl w:val="0"/>
          <w:numId w:val="6"/>
        </w:numPr>
        <w:overflowPunct/>
        <w:autoSpaceDE/>
        <w:autoSpaceDN/>
        <w:adjustRightInd/>
        <w:spacing w:before="60" w:after="0"/>
        <w:ind w:left="288" w:hanging="288"/>
        <w:jc w:val="both"/>
        <w:textAlignment w:val="auto"/>
      </w:pPr>
      <w:r w:rsidRPr="002F4EA4">
        <w:t>A common SS</w:t>
      </w:r>
      <w:r>
        <w:t>B</w:t>
      </w:r>
      <w:r w:rsidRPr="002F4EA4">
        <w:t>-RSRP threshold may be applied for multiple PRACH transmissions and request of Msg3 PUSCH repetitions</w:t>
      </w:r>
      <w:r>
        <w:t>.</w:t>
      </w:r>
    </w:p>
    <w:p w14:paraId="4AD235D1" w14:textId="77777777" w:rsidR="00FC18DB" w:rsidRPr="00C12830" w:rsidRDefault="00FC18DB" w:rsidP="00FC18DB">
      <w:pPr>
        <w:overflowPunct/>
        <w:autoSpaceDE/>
        <w:autoSpaceDN/>
        <w:adjustRightInd/>
        <w:spacing w:before="60" w:after="0"/>
        <w:ind w:left="288"/>
        <w:jc w:val="both"/>
        <w:textAlignment w:val="auto"/>
      </w:pPr>
    </w:p>
    <w:p w14:paraId="5A1CF839" w14:textId="74300FD5" w:rsidR="00FC18DB" w:rsidRDefault="00797478" w:rsidP="00FC18DB">
      <w:pPr>
        <w:pStyle w:val="Heading2"/>
        <w:rPr>
          <w:lang w:val="en-US"/>
        </w:rPr>
      </w:pPr>
      <w:r>
        <w:rPr>
          <w:rFonts w:hint="eastAsia"/>
          <w:lang w:eastAsia="zh-CN"/>
        </w:rPr>
        <w:t>Power</w:t>
      </w:r>
      <w:r>
        <w:rPr>
          <w:lang w:val="en-US"/>
        </w:rPr>
        <w:t xml:space="preserve"> ramping counter for multiple PRACH transmissions</w:t>
      </w:r>
    </w:p>
    <w:p w14:paraId="0A98724B" w14:textId="4DAE98B9" w:rsidR="00797478" w:rsidRDefault="00797478" w:rsidP="00CF7A0F">
      <w:pPr>
        <w:spacing w:after="120"/>
        <w:jc w:val="both"/>
        <w:rPr>
          <w:lang w:eastAsia="x-none"/>
        </w:rPr>
      </w:pPr>
      <w:r>
        <w:rPr>
          <w:lang w:eastAsia="x-none"/>
        </w:rPr>
        <w:t xml:space="preserve">As defined for single PRACH transmission, when </w:t>
      </w:r>
      <w:r w:rsidR="00C5526C">
        <w:rPr>
          <w:lang w:eastAsia="x-none"/>
        </w:rPr>
        <w:t xml:space="preserve">PRACH transmission in a PRACH occasion is dropped due to power allocation or </w:t>
      </w:r>
      <w:r w:rsidR="00F84E84">
        <w:rPr>
          <w:lang w:eastAsia="x-none"/>
        </w:rPr>
        <w:t xml:space="preserve">collision with semi-static DL symbols, etc, </w:t>
      </w:r>
      <w:r w:rsidR="0014259B" w:rsidRPr="0014259B">
        <w:rPr>
          <w:lang w:eastAsia="x-none"/>
        </w:rPr>
        <w:t>Layer 1 notifies higher layers to suspend the corresponding power ramping counter</w:t>
      </w:r>
      <w:r w:rsidR="00CF7A0F">
        <w:rPr>
          <w:lang w:eastAsia="x-none"/>
        </w:rPr>
        <w:t>. The same design is also applied</w:t>
      </w:r>
      <w:r w:rsidR="004A275E">
        <w:rPr>
          <w:lang w:eastAsia="x-none"/>
        </w:rPr>
        <w:t xml:space="preserve"> if </w:t>
      </w:r>
      <w:r w:rsidR="00703790" w:rsidRPr="00703790">
        <w:rPr>
          <w:lang w:eastAsia="x-none"/>
        </w:rPr>
        <w:t>UE transmits a PRACH with reduced power in a transmission</w:t>
      </w:r>
      <w:r w:rsidR="00703790">
        <w:rPr>
          <w:lang w:eastAsia="x-none"/>
        </w:rPr>
        <w:t xml:space="preserve"> </w:t>
      </w:r>
      <w:r w:rsidR="00703790" w:rsidRPr="00703790">
        <w:rPr>
          <w:lang w:eastAsia="x-none"/>
        </w:rPr>
        <w:t>occasion</w:t>
      </w:r>
      <w:r w:rsidR="00CF7A0F">
        <w:rPr>
          <w:lang w:eastAsia="x-none"/>
        </w:rPr>
        <w:t xml:space="preserve">. </w:t>
      </w:r>
    </w:p>
    <w:p w14:paraId="4BFC70BF" w14:textId="16F75020" w:rsidR="00CF7A0F" w:rsidRDefault="00CF7A0F" w:rsidP="0014259B">
      <w:pPr>
        <w:jc w:val="both"/>
        <w:rPr>
          <w:lang w:eastAsia="x-none"/>
        </w:rPr>
      </w:pPr>
      <w:r>
        <w:rPr>
          <w:lang w:eastAsia="x-none"/>
        </w:rPr>
        <w:t xml:space="preserve">For multiple PRACH transmissions, </w:t>
      </w:r>
      <w:r w:rsidR="00255989">
        <w:rPr>
          <w:lang w:eastAsia="x-none"/>
        </w:rPr>
        <w:t xml:space="preserve">if </w:t>
      </w:r>
      <w:r w:rsidR="00AF484A">
        <w:rPr>
          <w:lang w:eastAsia="x-none"/>
        </w:rPr>
        <w:t xml:space="preserve">PRACH </w:t>
      </w:r>
      <w:r w:rsidR="00180591">
        <w:rPr>
          <w:lang w:eastAsia="x-none"/>
        </w:rPr>
        <w:t>transmission in</w:t>
      </w:r>
      <w:r w:rsidR="00AF484A">
        <w:rPr>
          <w:lang w:eastAsia="x-none"/>
        </w:rPr>
        <w:t xml:space="preserve"> only one of PRACH occasions is dropped or with reduced transmit power due to collision or </w:t>
      </w:r>
      <w:r w:rsidR="004C2E4C">
        <w:rPr>
          <w:lang w:eastAsia="x-none"/>
        </w:rPr>
        <w:t xml:space="preserve">power allocation, etc., it may be </w:t>
      </w:r>
      <w:r w:rsidR="009A6C9A">
        <w:rPr>
          <w:lang w:eastAsia="x-none"/>
        </w:rPr>
        <w:t>more appropriate not</w:t>
      </w:r>
      <w:r w:rsidR="004C2E4C">
        <w:rPr>
          <w:lang w:eastAsia="x-none"/>
        </w:rPr>
        <w:t xml:space="preserve"> to suspend the power ramping counter </w:t>
      </w:r>
      <w:r w:rsidR="00F37CE3">
        <w:rPr>
          <w:lang w:eastAsia="x-none"/>
        </w:rPr>
        <w:t>so as to</w:t>
      </w:r>
      <w:r w:rsidR="00EE686F">
        <w:rPr>
          <w:lang w:eastAsia="x-none"/>
        </w:rPr>
        <w:t xml:space="preserve"> </w:t>
      </w:r>
      <w:r w:rsidR="00221A09">
        <w:rPr>
          <w:lang w:eastAsia="x-none"/>
        </w:rPr>
        <w:t xml:space="preserve">reduce the latency for multiple PRACH retransmissions. </w:t>
      </w:r>
      <w:r w:rsidR="00E26234">
        <w:rPr>
          <w:lang w:eastAsia="x-none"/>
        </w:rPr>
        <w:t xml:space="preserve">In particular, </w:t>
      </w:r>
      <w:r w:rsidR="00306A98">
        <w:rPr>
          <w:lang w:eastAsia="x-none"/>
        </w:rPr>
        <w:t>f</w:t>
      </w:r>
      <w:r w:rsidR="00306A98">
        <w:t xml:space="preserve">or multiple PRACH transmissions with same Tx beam, </w:t>
      </w:r>
      <w:r w:rsidR="00306A98" w:rsidRPr="0014259B">
        <w:rPr>
          <w:lang w:eastAsia="x-none"/>
        </w:rPr>
        <w:t>Layer 1 notifies higher layers to suspend the corresponding power ramping counter</w:t>
      </w:r>
      <w:r w:rsidR="00306A98">
        <w:rPr>
          <w:lang w:eastAsia="x-none"/>
        </w:rPr>
        <w:t xml:space="preserve"> when PRACH in </w:t>
      </w:r>
      <w:r w:rsidR="00E91DEE">
        <w:rPr>
          <w:lang w:eastAsia="x-none"/>
        </w:rPr>
        <w:t xml:space="preserve">all of PRACH occasions </w:t>
      </w:r>
      <w:r w:rsidR="005B05C1">
        <w:rPr>
          <w:lang w:eastAsia="x-none"/>
        </w:rPr>
        <w:t>are</w:t>
      </w:r>
      <w:r w:rsidR="00306A98">
        <w:rPr>
          <w:lang w:eastAsia="x-none"/>
        </w:rPr>
        <w:t xml:space="preserve"> dropped or with reduced transmit power</w:t>
      </w:r>
      <w:r w:rsidR="000F54C8">
        <w:rPr>
          <w:lang w:eastAsia="x-none"/>
        </w:rPr>
        <w:t>.</w:t>
      </w:r>
    </w:p>
    <w:p w14:paraId="7AE7FD7B" w14:textId="76EB2EF4" w:rsidR="003902FA" w:rsidRPr="004C02CE" w:rsidRDefault="003902FA" w:rsidP="003902FA">
      <w:pPr>
        <w:spacing w:before="240" w:after="0"/>
        <w:jc w:val="both"/>
        <w:rPr>
          <w:b/>
        </w:rPr>
      </w:pPr>
      <w:r w:rsidRPr="004C02CE">
        <w:rPr>
          <w:b/>
        </w:rPr>
        <w:t xml:space="preserve">Proposal </w:t>
      </w:r>
      <w:r w:rsidR="009708A2">
        <w:rPr>
          <w:b/>
        </w:rPr>
        <w:t>6</w:t>
      </w:r>
    </w:p>
    <w:p w14:paraId="30F447B4" w14:textId="33CB5A0E" w:rsidR="003902FA" w:rsidRDefault="009708A2" w:rsidP="003902FA">
      <w:pPr>
        <w:numPr>
          <w:ilvl w:val="0"/>
          <w:numId w:val="6"/>
        </w:numPr>
        <w:overflowPunct/>
        <w:autoSpaceDE/>
        <w:autoSpaceDN/>
        <w:adjustRightInd/>
        <w:spacing w:before="60" w:after="0"/>
        <w:ind w:left="288" w:hanging="288"/>
        <w:jc w:val="both"/>
        <w:textAlignment w:val="auto"/>
      </w:pPr>
      <w:r>
        <w:t xml:space="preserve">For multiple PRACH transmissions with same Tx beam, </w:t>
      </w:r>
      <w:r w:rsidR="000930DC" w:rsidRPr="0014259B">
        <w:rPr>
          <w:lang w:eastAsia="x-none"/>
        </w:rPr>
        <w:t>Layer 1 notifies higher layers to suspend the corresponding power ramping counter</w:t>
      </w:r>
      <w:r w:rsidR="000930DC">
        <w:rPr>
          <w:lang w:eastAsia="x-none"/>
        </w:rPr>
        <w:t xml:space="preserve"> when PRACH </w:t>
      </w:r>
      <w:r w:rsidR="00D93623">
        <w:rPr>
          <w:lang w:eastAsia="x-none"/>
        </w:rPr>
        <w:t xml:space="preserve">transmission </w:t>
      </w:r>
      <w:r w:rsidR="000930DC">
        <w:rPr>
          <w:lang w:eastAsia="x-none"/>
        </w:rPr>
        <w:t xml:space="preserve">in </w:t>
      </w:r>
      <w:r w:rsidR="00D93623">
        <w:rPr>
          <w:lang w:eastAsia="x-none"/>
        </w:rPr>
        <w:t>all</w:t>
      </w:r>
      <w:r w:rsidR="000930DC">
        <w:rPr>
          <w:lang w:eastAsia="x-none"/>
        </w:rPr>
        <w:t xml:space="preserve"> of PRACH occasions </w:t>
      </w:r>
      <w:r w:rsidR="00D93623">
        <w:rPr>
          <w:lang w:eastAsia="x-none"/>
        </w:rPr>
        <w:t>are</w:t>
      </w:r>
      <w:r w:rsidR="000D2E20">
        <w:rPr>
          <w:lang w:eastAsia="x-none"/>
        </w:rPr>
        <w:t xml:space="preserve"> dropped or with reduced transmit power</w:t>
      </w:r>
      <w:r w:rsidR="003902FA" w:rsidRPr="00C12830">
        <w:t>.</w:t>
      </w:r>
    </w:p>
    <w:p w14:paraId="1564C151" w14:textId="77777777" w:rsidR="00FC18DB" w:rsidRPr="00D57056" w:rsidRDefault="00FC18DB" w:rsidP="005C3671">
      <w:pPr>
        <w:jc w:val="both"/>
        <w:rPr>
          <w:lang w:eastAsia="x-none"/>
        </w:rPr>
      </w:pPr>
    </w:p>
    <w:p w14:paraId="60547B4D" w14:textId="77777777" w:rsidR="00B14C2C" w:rsidRPr="00443753" w:rsidRDefault="00B14C2C" w:rsidP="00B14C2C">
      <w:pPr>
        <w:pStyle w:val="Heading1"/>
        <w:textAlignment w:val="auto"/>
        <w:rPr>
          <w:lang w:val="en-US"/>
        </w:rPr>
      </w:pPr>
      <w:bookmarkStart w:id="14" w:name="_Ref52481833"/>
      <w:r w:rsidRPr="00443753">
        <w:rPr>
          <w:lang w:val="en-US"/>
        </w:rPr>
        <w:t>Conclusions</w:t>
      </w:r>
      <w:bookmarkEnd w:id="14"/>
    </w:p>
    <w:p w14:paraId="240B1E94" w14:textId="53B9E21D" w:rsidR="00B14C2C" w:rsidRPr="00B8641A" w:rsidRDefault="00B14C2C" w:rsidP="00B14C2C">
      <w:pPr>
        <w:jc w:val="both"/>
      </w:pPr>
      <w:r w:rsidRPr="00B8641A">
        <w:t xml:space="preserve">In this contribution, we </w:t>
      </w:r>
      <w:r w:rsidRPr="00B8641A">
        <w:rPr>
          <w:lang w:eastAsia="zh-CN"/>
        </w:rPr>
        <w:t xml:space="preserve">presented our views on </w:t>
      </w:r>
      <w:r w:rsidR="000871D3" w:rsidRPr="00B8641A">
        <w:rPr>
          <w:lang w:eastAsia="zh-CN"/>
        </w:rPr>
        <w:t>PRACH coverage enhancement</w:t>
      </w:r>
      <w:r w:rsidRPr="00B8641A">
        <w:rPr>
          <w:lang w:eastAsia="zh-CN"/>
        </w:rPr>
        <w:t>.</w:t>
      </w:r>
      <w:r w:rsidRPr="00B8641A">
        <w:t xml:space="preserve"> Further, we summarize the </w:t>
      </w:r>
      <w:r w:rsidR="00E2446E" w:rsidRPr="00B8641A">
        <w:t xml:space="preserve">observations and </w:t>
      </w:r>
      <w:r w:rsidRPr="00B8641A">
        <w:t>proposals as follows:</w:t>
      </w:r>
    </w:p>
    <w:p w14:paraId="4FA9FB1C" w14:textId="77777777" w:rsidR="00D23BBB" w:rsidRPr="004C02CE" w:rsidRDefault="00D23BBB" w:rsidP="00D23BBB">
      <w:pPr>
        <w:spacing w:before="240" w:after="0"/>
        <w:jc w:val="both"/>
        <w:rPr>
          <w:b/>
        </w:rPr>
      </w:pPr>
      <w:r w:rsidRPr="004C02CE">
        <w:rPr>
          <w:b/>
        </w:rPr>
        <w:t xml:space="preserve">Proposal </w:t>
      </w:r>
      <w:r>
        <w:rPr>
          <w:b/>
        </w:rPr>
        <w:t>1</w:t>
      </w:r>
    </w:p>
    <w:p w14:paraId="47133085" w14:textId="77777777" w:rsidR="00D23BBB" w:rsidRDefault="00D23BBB" w:rsidP="00D23BBB">
      <w:pPr>
        <w:numPr>
          <w:ilvl w:val="0"/>
          <w:numId w:val="6"/>
        </w:numPr>
        <w:overflowPunct/>
        <w:autoSpaceDE/>
        <w:autoSpaceDN/>
        <w:adjustRightInd/>
        <w:spacing w:before="60" w:after="0"/>
        <w:ind w:left="288" w:hanging="288"/>
        <w:jc w:val="both"/>
        <w:textAlignment w:val="auto"/>
      </w:pPr>
      <w:r w:rsidRPr="0003770A">
        <w:t>Agree on TP#1 for</w:t>
      </w:r>
      <w:r>
        <w:t xml:space="preserve"> same preamble index and same Tx beam for multiple PRACH transmissions. </w:t>
      </w:r>
    </w:p>
    <w:p w14:paraId="0DAD202A" w14:textId="77777777" w:rsidR="00646DAF" w:rsidRPr="004C02CE" w:rsidRDefault="00646DAF" w:rsidP="00646DAF">
      <w:pPr>
        <w:spacing w:before="240" w:after="0"/>
        <w:jc w:val="both"/>
        <w:rPr>
          <w:b/>
        </w:rPr>
      </w:pPr>
      <w:r w:rsidRPr="004C02CE">
        <w:rPr>
          <w:b/>
        </w:rPr>
        <w:t xml:space="preserve">Proposal </w:t>
      </w:r>
      <w:r>
        <w:rPr>
          <w:b/>
        </w:rPr>
        <w:t>2</w:t>
      </w:r>
    </w:p>
    <w:p w14:paraId="45B7918C" w14:textId="77777777" w:rsidR="00646DAF" w:rsidRDefault="00646DAF" w:rsidP="00646DAF">
      <w:pPr>
        <w:numPr>
          <w:ilvl w:val="0"/>
          <w:numId w:val="6"/>
        </w:numPr>
        <w:overflowPunct/>
        <w:autoSpaceDE/>
        <w:autoSpaceDN/>
        <w:adjustRightInd/>
        <w:spacing w:before="60" w:after="0"/>
        <w:ind w:left="288" w:hanging="288"/>
        <w:jc w:val="both"/>
        <w:textAlignment w:val="auto"/>
      </w:pPr>
      <w:r w:rsidRPr="0003770A">
        <w:t>Agree on TP#</w:t>
      </w:r>
      <w:r>
        <w:t>2</w:t>
      </w:r>
      <w:r w:rsidRPr="0003770A">
        <w:t xml:space="preserve"> for</w:t>
      </w:r>
      <w:r>
        <w:t xml:space="preserve"> </w:t>
      </w:r>
      <w:r>
        <w:rPr>
          <w:bCs/>
        </w:rPr>
        <w:t>time period for multiple PRACH transmissions</w:t>
      </w:r>
      <w:r>
        <w:t xml:space="preserve">. </w:t>
      </w:r>
    </w:p>
    <w:p w14:paraId="1B35545D" w14:textId="77777777" w:rsidR="00433306" w:rsidRPr="004C02CE" w:rsidRDefault="00433306" w:rsidP="00433306">
      <w:pPr>
        <w:spacing w:before="240" w:after="0"/>
        <w:jc w:val="both"/>
        <w:rPr>
          <w:b/>
        </w:rPr>
      </w:pPr>
      <w:r w:rsidRPr="004C02CE">
        <w:rPr>
          <w:b/>
        </w:rPr>
        <w:t xml:space="preserve">Proposal </w:t>
      </w:r>
      <w:r>
        <w:rPr>
          <w:b/>
        </w:rPr>
        <w:t>3</w:t>
      </w:r>
    </w:p>
    <w:p w14:paraId="67F23C3D" w14:textId="77777777" w:rsidR="00433306" w:rsidRDefault="00433306" w:rsidP="00433306">
      <w:pPr>
        <w:numPr>
          <w:ilvl w:val="0"/>
          <w:numId w:val="6"/>
        </w:numPr>
        <w:overflowPunct/>
        <w:autoSpaceDE/>
        <w:autoSpaceDN/>
        <w:adjustRightInd/>
        <w:spacing w:before="60" w:after="0"/>
        <w:ind w:left="288" w:hanging="288"/>
        <w:jc w:val="both"/>
        <w:textAlignment w:val="auto"/>
      </w:pPr>
      <w:r w:rsidRPr="0003770A">
        <w:t>Agree on TP#</w:t>
      </w:r>
      <w:r>
        <w:t>3</w:t>
      </w:r>
      <w:r w:rsidRPr="0003770A">
        <w:t xml:space="preserve"> for</w:t>
      </w:r>
      <w:r w:rsidRPr="00F87A67">
        <w:t xml:space="preserve"> </w:t>
      </w:r>
      <w:r>
        <w:t>ordering of starting RO of subsequent RO groups for association between SSB and RO group within the time period.</w:t>
      </w:r>
    </w:p>
    <w:p w14:paraId="605214E8" w14:textId="77777777" w:rsidR="003A7178" w:rsidRPr="004C02CE" w:rsidRDefault="003A7178" w:rsidP="003A7178">
      <w:pPr>
        <w:spacing w:before="240" w:after="0"/>
        <w:jc w:val="both"/>
        <w:rPr>
          <w:b/>
        </w:rPr>
      </w:pPr>
      <w:r w:rsidRPr="004C02CE">
        <w:rPr>
          <w:b/>
        </w:rPr>
        <w:t xml:space="preserve">Proposal </w:t>
      </w:r>
      <w:r>
        <w:rPr>
          <w:b/>
        </w:rPr>
        <w:t>4</w:t>
      </w:r>
    </w:p>
    <w:p w14:paraId="47F8FD52" w14:textId="77777777" w:rsidR="003A7178" w:rsidRPr="007A5777" w:rsidRDefault="003A7178" w:rsidP="003A7178">
      <w:pPr>
        <w:numPr>
          <w:ilvl w:val="0"/>
          <w:numId w:val="6"/>
        </w:numPr>
        <w:overflowPunct/>
        <w:autoSpaceDE/>
        <w:autoSpaceDN/>
        <w:adjustRightInd/>
        <w:spacing w:before="60" w:after="0"/>
        <w:ind w:left="288" w:hanging="288"/>
        <w:jc w:val="both"/>
        <w:textAlignment w:val="auto"/>
      </w:pPr>
      <w:r>
        <w:t xml:space="preserve">For a given repetition number </w:t>
      </w:r>
      <w:r w:rsidRPr="00A90423">
        <w:rPr>
          <w:i/>
          <w:iCs/>
        </w:rPr>
        <w:t>N</w:t>
      </w:r>
      <w:r>
        <w:t xml:space="preserve">, </w:t>
      </w:r>
      <w:r>
        <w:rPr>
          <w:bCs/>
          <w:lang w:val="en-GB"/>
        </w:rPr>
        <w:t xml:space="preserve">if </w:t>
      </w:r>
      <w:r w:rsidRPr="008E566A">
        <w:rPr>
          <w:bCs/>
          <w:i/>
          <w:iCs/>
          <w:lang w:val="en-GB"/>
        </w:rPr>
        <w:t>N</w:t>
      </w:r>
      <w:r>
        <w:rPr>
          <w:bCs/>
          <w:lang w:val="en-GB"/>
        </w:rPr>
        <w:t xml:space="preserve"> PRACH occasions associated with </w:t>
      </w:r>
      <w:r w:rsidRPr="00C10478">
        <w:rPr>
          <w:bCs/>
          <w:lang w:val="en-GB"/>
        </w:rPr>
        <w:t>SS/PBCH block indexes</w:t>
      </w:r>
      <w:r>
        <w:rPr>
          <w:bCs/>
          <w:lang w:val="en-GB"/>
        </w:rPr>
        <w:t xml:space="preserve"> cannot be mapped within a time period, the </w:t>
      </w:r>
      <w:r w:rsidRPr="008E566A">
        <w:rPr>
          <w:bCs/>
          <w:i/>
          <w:iCs/>
          <w:lang w:val="en-GB"/>
        </w:rPr>
        <w:t>N</w:t>
      </w:r>
      <w:r>
        <w:rPr>
          <w:bCs/>
          <w:lang w:val="en-GB"/>
        </w:rPr>
        <w:t xml:space="preserve"> PRACH occasions are not used for multiple PRACH transmissions. </w:t>
      </w:r>
    </w:p>
    <w:p w14:paraId="25397A9A" w14:textId="77777777" w:rsidR="0042016D" w:rsidRPr="004C02CE" w:rsidRDefault="0042016D" w:rsidP="0042016D">
      <w:pPr>
        <w:spacing w:before="240" w:after="0"/>
        <w:jc w:val="both"/>
        <w:rPr>
          <w:b/>
        </w:rPr>
      </w:pPr>
      <w:r w:rsidRPr="004C02CE">
        <w:rPr>
          <w:b/>
        </w:rPr>
        <w:t xml:space="preserve">Proposal </w:t>
      </w:r>
      <w:r>
        <w:rPr>
          <w:b/>
        </w:rPr>
        <w:t>5</w:t>
      </w:r>
    </w:p>
    <w:p w14:paraId="29211D9E" w14:textId="77777777" w:rsidR="0042016D" w:rsidRDefault="0042016D" w:rsidP="0042016D">
      <w:pPr>
        <w:numPr>
          <w:ilvl w:val="0"/>
          <w:numId w:val="6"/>
        </w:numPr>
        <w:overflowPunct/>
        <w:autoSpaceDE/>
        <w:autoSpaceDN/>
        <w:adjustRightInd/>
        <w:spacing w:before="60" w:after="0"/>
        <w:ind w:left="288" w:hanging="288"/>
        <w:jc w:val="both"/>
        <w:textAlignment w:val="auto"/>
      </w:pPr>
      <w:r>
        <w:t>O</w:t>
      </w:r>
      <w:r w:rsidRPr="00D52426">
        <w:t xml:space="preserve">nly SSB-RSRP threshold(s) are used to determine the number of </w:t>
      </w:r>
      <w:r>
        <w:t xml:space="preserve">multiple </w:t>
      </w:r>
      <w:r w:rsidRPr="00D52426">
        <w:t xml:space="preserve">PRACH transmissions at least for the first RACH attempt </w:t>
      </w:r>
      <w:r>
        <w:t>if multiple values are configured</w:t>
      </w:r>
      <w:r w:rsidRPr="00C12830">
        <w:t xml:space="preserve">. </w:t>
      </w:r>
    </w:p>
    <w:p w14:paraId="767A0EA9" w14:textId="77777777" w:rsidR="0042016D" w:rsidRPr="00C12830" w:rsidRDefault="0042016D" w:rsidP="0042016D">
      <w:pPr>
        <w:numPr>
          <w:ilvl w:val="0"/>
          <w:numId w:val="6"/>
        </w:numPr>
        <w:overflowPunct/>
        <w:autoSpaceDE/>
        <w:autoSpaceDN/>
        <w:adjustRightInd/>
        <w:spacing w:before="60" w:after="0"/>
        <w:ind w:left="288" w:hanging="288"/>
        <w:jc w:val="both"/>
        <w:textAlignment w:val="auto"/>
      </w:pPr>
      <w:r w:rsidRPr="002F4EA4">
        <w:t>A common SS</w:t>
      </w:r>
      <w:r>
        <w:t>B</w:t>
      </w:r>
      <w:r w:rsidRPr="002F4EA4">
        <w:t>-RSRP threshold may be applied for multiple PRACH transmissions and request of Msg3 PUSCH repetitions</w:t>
      </w:r>
      <w:r>
        <w:t>.</w:t>
      </w:r>
    </w:p>
    <w:p w14:paraId="58F063EC" w14:textId="77777777" w:rsidR="005B05C1" w:rsidRPr="004C02CE" w:rsidRDefault="005B05C1" w:rsidP="005B05C1">
      <w:pPr>
        <w:spacing w:before="240" w:after="0"/>
        <w:jc w:val="both"/>
        <w:rPr>
          <w:b/>
        </w:rPr>
      </w:pPr>
      <w:r w:rsidRPr="004C02CE">
        <w:rPr>
          <w:b/>
        </w:rPr>
        <w:t xml:space="preserve">Proposal </w:t>
      </w:r>
      <w:r>
        <w:rPr>
          <w:b/>
        </w:rPr>
        <w:t>6</w:t>
      </w:r>
    </w:p>
    <w:p w14:paraId="19362B81" w14:textId="77777777" w:rsidR="005B05C1" w:rsidRDefault="005B05C1" w:rsidP="005B05C1">
      <w:pPr>
        <w:numPr>
          <w:ilvl w:val="0"/>
          <w:numId w:val="6"/>
        </w:numPr>
        <w:overflowPunct/>
        <w:autoSpaceDE/>
        <w:autoSpaceDN/>
        <w:adjustRightInd/>
        <w:spacing w:before="60" w:after="0"/>
        <w:ind w:left="288" w:hanging="288"/>
        <w:jc w:val="both"/>
        <w:textAlignment w:val="auto"/>
      </w:pPr>
      <w:r>
        <w:lastRenderedPageBreak/>
        <w:t xml:space="preserve">For multiple PRACH transmissions with same Tx beam, </w:t>
      </w:r>
      <w:r w:rsidRPr="0014259B">
        <w:rPr>
          <w:lang w:eastAsia="x-none"/>
        </w:rPr>
        <w:t>Layer 1 notifies higher layers to suspend the corresponding power ramping counter</w:t>
      </w:r>
      <w:r>
        <w:rPr>
          <w:lang w:eastAsia="x-none"/>
        </w:rPr>
        <w:t xml:space="preserve"> when PRACH transmission in all of PRACH occasions are dropped or with reduced transmit power</w:t>
      </w:r>
      <w:r w:rsidRPr="00C12830">
        <w:t>.</w:t>
      </w:r>
    </w:p>
    <w:p w14:paraId="050713CA" w14:textId="1FD28800" w:rsidR="00F202B2" w:rsidRPr="00FB4EC1" w:rsidRDefault="00F202B2" w:rsidP="00F202B2">
      <w:pPr>
        <w:overflowPunct/>
        <w:autoSpaceDE/>
        <w:autoSpaceDN/>
        <w:adjustRightInd/>
        <w:spacing w:before="60" w:after="0"/>
        <w:jc w:val="both"/>
        <w:textAlignment w:val="auto"/>
        <w:rPr>
          <w:i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03AC8060" w:rsidR="0043566F" w:rsidRDefault="00833B07" w:rsidP="007C3B4B">
      <w:pPr>
        <w:widowControl w:val="0"/>
        <w:numPr>
          <w:ilvl w:val="0"/>
          <w:numId w:val="4"/>
        </w:numPr>
        <w:overflowPunct/>
        <w:autoSpaceDE/>
        <w:adjustRightInd/>
        <w:spacing w:after="120"/>
        <w:jc w:val="both"/>
        <w:textAlignment w:val="auto"/>
        <w:rPr>
          <w:lang w:eastAsia="zh-CN"/>
        </w:rPr>
      </w:pPr>
      <w:bookmarkStart w:id="15" w:name="_Ref104412084"/>
      <w:bookmarkStart w:id="16" w:name="_Ref113989749"/>
      <w:bookmarkStart w:id="17" w:name="_Ref129160398"/>
      <w:bookmarkStart w:id="18" w:name="_Ref81496943"/>
      <w:bookmarkStart w:id="19" w:name="_Ref64378400"/>
      <w:bookmarkStart w:id="20" w:name="_Ref47206669"/>
      <w:bookmarkStart w:id="21" w:name="_Ref30840956"/>
      <w:bookmarkStart w:id="22" w:name="_Ref20730972"/>
      <w:bookmarkStart w:id="23" w:name="_Ref16193927"/>
      <w:bookmarkStart w:id="24" w:name="_Ref6926730"/>
      <w:bookmarkStart w:id="25" w:name="_Ref7107393"/>
      <w:bookmarkStart w:id="26" w:name="_Ref521318726"/>
      <w:bookmarkStart w:id="27" w:name="_Ref524340861"/>
      <w:bookmarkStart w:id="28" w:name="_Ref510774888"/>
      <w:bookmarkStart w:id="29" w:name="_Ref3884257"/>
      <w:r w:rsidRPr="00833B07">
        <w:rPr>
          <w:lang w:eastAsia="zh-CN"/>
        </w:rPr>
        <w:t>Chairman’s notes, RAN1#</w:t>
      </w:r>
      <w:r w:rsidR="004C1582">
        <w:rPr>
          <w:lang w:eastAsia="zh-CN"/>
        </w:rPr>
        <w:t>11</w:t>
      </w:r>
      <w:r w:rsidR="002F2464">
        <w:rPr>
          <w:lang w:eastAsia="zh-CN"/>
        </w:rPr>
        <w:t>4</w:t>
      </w:r>
      <w:r w:rsidRPr="00833B07">
        <w:rPr>
          <w:lang w:eastAsia="zh-CN"/>
        </w:rPr>
        <w:t xml:space="preserve"> Meeting, </w:t>
      </w:r>
      <w:r w:rsidR="002F2464">
        <w:rPr>
          <w:lang w:eastAsia="zh-CN"/>
        </w:rPr>
        <w:t>August</w:t>
      </w:r>
      <w:r w:rsidRPr="00833B07">
        <w:rPr>
          <w:lang w:eastAsia="zh-CN"/>
        </w:rPr>
        <w:t xml:space="preserve"> 202</w:t>
      </w:r>
      <w:bookmarkEnd w:id="15"/>
      <w:bookmarkEnd w:id="16"/>
      <w:r w:rsidR="00247144">
        <w:rPr>
          <w:lang w:eastAsia="zh-CN"/>
        </w:rPr>
        <w:t>3</w:t>
      </w:r>
      <w:bookmarkEnd w:id="17"/>
    </w:p>
    <w:p w14:paraId="3C2EC315" w14:textId="2F14A233" w:rsidR="00C6633F" w:rsidRPr="00F43100" w:rsidRDefault="003C63DA" w:rsidP="000F45EB">
      <w:pPr>
        <w:widowControl w:val="0"/>
        <w:numPr>
          <w:ilvl w:val="0"/>
          <w:numId w:val="4"/>
        </w:numPr>
        <w:overflowPunct/>
        <w:autoSpaceDE/>
        <w:adjustRightInd/>
        <w:spacing w:after="120"/>
        <w:jc w:val="both"/>
        <w:textAlignment w:val="auto"/>
        <w:rPr>
          <w:lang w:eastAsia="zh-CN"/>
        </w:rPr>
      </w:pPr>
      <w:bookmarkStart w:id="30" w:name="_Ref112748558"/>
      <w:r w:rsidRPr="00F43100">
        <w:rPr>
          <w:lang w:eastAsia="zh-CN"/>
        </w:rPr>
        <w:t>R1-2309188</w:t>
      </w:r>
      <w:r w:rsidR="00C6633F" w:rsidRPr="00F43100">
        <w:rPr>
          <w:lang w:eastAsia="zh-CN"/>
        </w:rPr>
        <w:t xml:space="preserve">, “Remaining issues on </w:t>
      </w:r>
      <w:r w:rsidR="00836A02" w:rsidRPr="00F43100">
        <w:rPr>
          <w:lang w:eastAsia="zh-CN"/>
        </w:rPr>
        <w:t>power domain enhancement</w:t>
      </w:r>
      <w:r w:rsidR="00C6633F" w:rsidRPr="00F43100">
        <w:rPr>
          <w:lang w:eastAsia="zh-CN"/>
        </w:rPr>
        <w:t>”, Intel Corporation, October 2023</w:t>
      </w:r>
    </w:p>
    <w:p w14:paraId="7F095711" w14:textId="190C0285" w:rsidR="005E50DD" w:rsidRPr="00F43100" w:rsidRDefault="00F43100" w:rsidP="000F45EB">
      <w:pPr>
        <w:widowControl w:val="0"/>
        <w:numPr>
          <w:ilvl w:val="0"/>
          <w:numId w:val="4"/>
        </w:numPr>
        <w:overflowPunct/>
        <w:autoSpaceDE/>
        <w:adjustRightInd/>
        <w:spacing w:after="120"/>
        <w:jc w:val="both"/>
        <w:textAlignment w:val="auto"/>
        <w:rPr>
          <w:lang w:eastAsia="zh-CN"/>
        </w:rPr>
      </w:pPr>
      <w:bookmarkStart w:id="31" w:name="_Ref145848361"/>
      <w:r w:rsidRPr="00F43100">
        <w:rPr>
          <w:lang w:eastAsia="zh-CN"/>
        </w:rPr>
        <w:t>R1-2309189</w:t>
      </w:r>
      <w:r w:rsidR="005E50DD" w:rsidRPr="00F43100">
        <w:rPr>
          <w:lang w:eastAsia="zh-CN"/>
        </w:rPr>
        <w:t>, “</w:t>
      </w:r>
      <w:r w:rsidR="00910C14" w:rsidRPr="00F43100">
        <w:rPr>
          <w:lang w:eastAsia="zh-CN"/>
        </w:rPr>
        <w:t>Remaining issues on dynamic waveform switching</w:t>
      </w:r>
      <w:r w:rsidR="005E50DD" w:rsidRPr="00F43100">
        <w:rPr>
          <w:lang w:eastAsia="zh-CN"/>
        </w:rPr>
        <w:t xml:space="preserve">”, Intel Corporation, </w:t>
      </w:r>
      <w:bookmarkEnd w:id="18"/>
      <w:bookmarkEnd w:id="19"/>
      <w:bookmarkEnd w:id="20"/>
      <w:bookmarkEnd w:id="21"/>
      <w:bookmarkEnd w:id="22"/>
      <w:bookmarkEnd w:id="23"/>
      <w:bookmarkEnd w:id="24"/>
      <w:bookmarkEnd w:id="25"/>
      <w:bookmarkEnd w:id="26"/>
      <w:bookmarkEnd w:id="27"/>
      <w:bookmarkEnd w:id="28"/>
      <w:bookmarkEnd w:id="29"/>
      <w:bookmarkEnd w:id="30"/>
      <w:r w:rsidR="00910C14" w:rsidRPr="00F43100">
        <w:rPr>
          <w:lang w:eastAsia="zh-CN"/>
        </w:rPr>
        <w:t>October</w:t>
      </w:r>
      <w:r w:rsidR="007D6823" w:rsidRPr="00F43100">
        <w:rPr>
          <w:lang w:eastAsia="zh-CN"/>
        </w:rPr>
        <w:t xml:space="preserve"> </w:t>
      </w:r>
      <w:r w:rsidR="00B37109" w:rsidRPr="00F43100">
        <w:rPr>
          <w:lang w:eastAsia="zh-CN"/>
        </w:rPr>
        <w:t>2023</w:t>
      </w:r>
      <w:bookmarkEnd w:id="31"/>
    </w:p>
    <w:p w14:paraId="644D7DDD" w14:textId="4D9685FA" w:rsidR="00EC369A" w:rsidRDefault="00FE2851" w:rsidP="00EC369A">
      <w:pPr>
        <w:widowControl w:val="0"/>
        <w:numPr>
          <w:ilvl w:val="0"/>
          <w:numId w:val="4"/>
        </w:numPr>
        <w:overflowPunct/>
        <w:autoSpaceDE/>
        <w:adjustRightInd/>
        <w:spacing w:after="120"/>
        <w:jc w:val="both"/>
        <w:textAlignment w:val="auto"/>
        <w:rPr>
          <w:lang w:eastAsia="zh-CN"/>
        </w:rPr>
      </w:pPr>
      <w:bookmarkStart w:id="32" w:name="_Ref113801338"/>
      <w:bookmarkStart w:id="33" w:name="_Ref146400201"/>
      <w:r w:rsidRPr="00FE2851">
        <w:rPr>
          <w:lang w:eastAsia="zh-CN"/>
        </w:rPr>
        <w:t>R1-2308738</w:t>
      </w:r>
      <w:r w:rsidR="00EC369A">
        <w:rPr>
          <w:lang w:eastAsia="zh-CN"/>
        </w:rPr>
        <w:t>, “</w:t>
      </w:r>
      <w:r w:rsidR="004F7F1D" w:rsidRPr="004F7F1D">
        <w:rPr>
          <w:lang w:eastAsia="zh-CN"/>
        </w:rPr>
        <w:t>Introduction of further NR coverage enhancements</w:t>
      </w:r>
      <w:r w:rsidR="00EC369A">
        <w:rPr>
          <w:lang w:eastAsia="zh-CN"/>
        </w:rPr>
        <w:t>”</w:t>
      </w:r>
      <w:bookmarkEnd w:id="32"/>
      <w:r w:rsidR="004F7F1D">
        <w:rPr>
          <w:lang w:eastAsia="zh-CN"/>
        </w:rPr>
        <w:t>, August 2023</w:t>
      </w:r>
      <w:bookmarkEnd w:id="33"/>
    </w:p>
    <w:p w14:paraId="72836C60" w14:textId="77777777" w:rsidR="007A4969" w:rsidRDefault="007A4969" w:rsidP="007A4969">
      <w:pPr>
        <w:widowControl w:val="0"/>
        <w:overflowPunct/>
        <w:autoSpaceDE/>
        <w:adjustRightInd/>
        <w:spacing w:after="120"/>
        <w:ind w:left="420"/>
        <w:jc w:val="both"/>
        <w:textAlignment w:val="auto"/>
        <w:rPr>
          <w:lang w:eastAsia="zh-CN"/>
        </w:rPr>
      </w:pPr>
    </w:p>
    <w:p w14:paraId="4316F464" w14:textId="7C0864AE" w:rsidR="00704F8A" w:rsidRPr="009930F9" w:rsidRDefault="0060663A" w:rsidP="00704F8A">
      <w:pPr>
        <w:widowControl w:val="0"/>
        <w:overflowPunct/>
        <w:autoSpaceDE/>
        <w:adjustRightInd/>
        <w:spacing w:after="120"/>
        <w:jc w:val="both"/>
        <w:textAlignment w:val="auto"/>
        <w:rPr>
          <w:highlight w:val="yellow"/>
          <w:lang w:eastAsia="zh-CN"/>
        </w:rPr>
      </w:pPr>
      <w:r>
        <w:rPr>
          <w:highlight w:val="yellow"/>
          <w:lang w:eastAsia="zh-CN"/>
        </w:rPr>
        <w:t xml:space="preserve"> </w:t>
      </w:r>
    </w:p>
    <w:sectPr w:rsidR="00704F8A" w:rsidRPr="009930F9"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20C2" w14:textId="77777777" w:rsidR="004A551B" w:rsidRDefault="004A551B">
      <w:r>
        <w:separator/>
      </w:r>
    </w:p>
  </w:endnote>
  <w:endnote w:type="continuationSeparator" w:id="0">
    <w:p w14:paraId="073F15A1" w14:textId="77777777" w:rsidR="004A551B" w:rsidRDefault="004A551B">
      <w:r>
        <w:continuationSeparator/>
      </w:r>
    </w:p>
  </w:endnote>
  <w:endnote w:type="continuationNotice" w:id="1">
    <w:p w14:paraId="5A6ED61D" w14:textId="77777777" w:rsidR="004A551B" w:rsidRDefault="004A5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E20E" w14:textId="77777777" w:rsidR="004A551B" w:rsidRDefault="004A551B">
      <w:r>
        <w:separator/>
      </w:r>
    </w:p>
  </w:footnote>
  <w:footnote w:type="continuationSeparator" w:id="0">
    <w:p w14:paraId="60805EE3" w14:textId="77777777" w:rsidR="004A551B" w:rsidRDefault="004A551B">
      <w:r>
        <w:continuationSeparator/>
      </w:r>
    </w:p>
  </w:footnote>
  <w:footnote w:type="continuationNotice" w:id="1">
    <w:p w14:paraId="1E0361D6" w14:textId="77777777" w:rsidR="004A551B" w:rsidRDefault="004A5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B72D6"/>
    <w:multiLevelType w:val="hybridMultilevel"/>
    <w:tmpl w:val="977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3A2FF9"/>
    <w:multiLevelType w:val="multilevel"/>
    <w:tmpl w:val="5344D1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5"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16"/>
  </w:num>
  <w:num w:numId="2" w16cid:durableId="409930659">
    <w:abstractNumId w:val="29"/>
  </w:num>
  <w:num w:numId="3" w16cid:durableId="886182535">
    <w:abstractNumId w:val="41"/>
  </w:num>
  <w:num w:numId="4" w16cid:durableId="437140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34"/>
  </w:num>
  <w:num w:numId="6" w16cid:durableId="486550867">
    <w:abstractNumId w:val="26"/>
  </w:num>
  <w:num w:numId="7" w16cid:durableId="1815831602">
    <w:abstractNumId w:val="39"/>
  </w:num>
  <w:num w:numId="8" w16cid:durableId="1576738339">
    <w:abstractNumId w:val="30"/>
  </w:num>
  <w:num w:numId="9" w16cid:durableId="1606840973">
    <w:abstractNumId w:val="27"/>
  </w:num>
  <w:num w:numId="10" w16cid:durableId="1019772434">
    <w:abstractNumId w:val="28"/>
  </w:num>
  <w:num w:numId="11" w16cid:durableId="691226493">
    <w:abstractNumId w:val="9"/>
  </w:num>
  <w:num w:numId="12" w16cid:durableId="885990725">
    <w:abstractNumId w:val="8"/>
  </w:num>
  <w:num w:numId="13" w16cid:durableId="1633901619">
    <w:abstractNumId w:val="15"/>
  </w:num>
  <w:num w:numId="14" w16cid:durableId="1097678415">
    <w:abstractNumId w:val="18"/>
  </w:num>
  <w:num w:numId="15" w16cid:durableId="267810449">
    <w:abstractNumId w:val="21"/>
  </w:num>
  <w:num w:numId="16" w16cid:durableId="1789929546">
    <w:abstractNumId w:val="20"/>
  </w:num>
  <w:num w:numId="17" w16cid:durableId="1121461173">
    <w:abstractNumId w:val="2"/>
  </w:num>
  <w:num w:numId="18" w16cid:durableId="1002125873">
    <w:abstractNumId w:val="4"/>
  </w:num>
  <w:num w:numId="19" w16cid:durableId="2124574514">
    <w:abstractNumId w:val="38"/>
  </w:num>
  <w:num w:numId="20" w16cid:durableId="1426414686">
    <w:abstractNumId w:val="35"/>
  </w:num>
  <w:num w:numId="21" w16cid:durableId="211306022">
    <w:abstractNumId w:val="25"/>
  </w:num>
  <w:num w:numId="22" w16cid:durableId="2079863378">
    <w:abstractNumId w:val="23"/>
  </w:num>
  <w:num w:numId="23" w16cid:durableId="1253126568">
    <w:abstractNumId w:val="40"/>
  </w:num>
  <w:num w:numId="24" w16cid:durableId="268853157">
    <w:abstractNumId w:val="7"/>
  </w:num>
  <w:num w:numId="25" w16cid:durableId="239145146">
    <w:abstractNumId w:val="36"/>
  </w:num>
  <w:num w:numId="26" w16cid:durableId="1559516463">
    <w:abstractNumId w:val="32"/>
  </w:num>
  <w:num w:numId="27" w16cid:durableId="1070419650">
    <w:abstractNumId w:val="12"/>
  </w:num>
  <w:num w:numId="28" w16cid:durableId="1272974696">
    <w:abstractNumId w:val="22"/>
  </w:num>
  <w:num w:numId="29" w16cid:durableId="1946309229">
    <w:abstractNumId w:val="19"/>
  </w:num>
  <w:num w:numId="30" w16cid:durableId="1654526702">
    <w:abstractNumId w:val="17"/>
  </w:num>
  <w:num w:numId="31" w16cid:durableId="1305700527">
    <w:abstractNumId w:val="1"/>
  </w:num>
  <w:num w:numId="32" w16cid:durableId="1255741656">
    <w:abstractNumId w:val="31"/>
  </w:num>
  <w:num w:numId="33" w16cid:durableId="1596743889">
    <w:abstractNumId w:val="24"/>
  </w:num>
  <w:num w:numId="34" w16cid:durableId="185607430">
    <w:abstractNumId w:val="37"/>
  </w:num>
  <w:num w:numId="35" w16cid:durableId="181406761">
    <w:abstractNumId w:val="5"/>
  </w:num>
  <w:num w:numId="36" w16cid:durableId="1103185135">
    <w:abstractNumId w:val="3"/>
  </w:num>
  <w:num w:numId="37" w16cid:durableId="441648413">
    <w:abstractNumId w:val="11"/>
  </w:num>
  <w:num w:numId="38" w16cid:durableId="1713847832">
    <w:abstractNumId w:val="33"/>
  </w:num>
  <w:num w:numId="39" w16cid:durableId="1706828414">
    <w:abstractNumId w:val="10"/>
  </w:num>
  <w:num w:numId="40" w16cid:durableId="800537548">
    <w:abstractNumId w:val="41"/>
  </w:num>
  <w:num w:numId="41" w16cid:durableId="1025790769">
    <w:abstractNumId w:val="41"/>
  </w:num>
  <w:num w:numId="42" w16cid:durableId="589586794">
    <w:abstractNumId w:val="41"/>
  </w:num>
  <w:num w:numId="43" w16cid:durableId="11150097">
    <w:abstractNumId w:val="41"/>
  </w:num>
  <w:num w:numId="44" w16cid:durableId="1630668617">
    <w:abstractNumId w:val="14"/>
  </w:num>
  <w:num w:numId="45" w16cid:durableId="850948240">
    <w:abstractNumId w:val="6"/>
  </w:num>
  <w:num w:numId="46" w16cid:durableId="243610361">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85"/>
    <w:rsid w:val="000012ED"/>
    <w:rsid w:val="000013E3"/>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2DE0"/>
    <w:rsid w:val="0000300B"/>
    <w:rsid w:val="00003090"/>
    <w:rsid w:val="00003131"/>
    <w:rsid w:val="00003697"/>
    <w:rsid w:val="00003707"/>
    <w:rsid w:val="00003772"/>
    <w:rsid w:val="000037FB"/>
    <w:rsid w:val="00003966"/>
    <w:rsid w:val="00003977"/>
    <w:rsid w:val="00003D77"/>
    <w:rsid w:val="00004406"/>
    <w:rsid w:val="000046BF"/>
    <w:rsid w:val="00004826"/>
    <w:rsid w:val="00004863"/>
    <w:rsid w:val="00004885"/>
    <w:rsid w:val="00004890"/>
    <w:rsid w:val="000048B4"/>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5F17"/>
    <w:rsid w:val="0000604D"/>
    <w:rsid w:val="0000605B"/>
    <w:rsid w:val="0000615B"/>
    <w:rsid w:val="00006780"/>
    <w:rsid w:val="00006870"/>
    <w:rsid w:val="0000691C"/>
    <w:rsid w:val="00006979"/>
    <w:rsid w:val="00006C7A"/>
    <w:rsid w:val="000070C4"/>
    <w:rsid w:val="0000728B"/>
    <w:rsid w:val="000072BD"/>
    <w:rsid w:val="00007309"/>
    <w:rsid w:val="000074A9"/>
    <w:rsid w:val="000074F2"/>
    <w:rsid w:val="0000759D"/>
    <w:rsid w:val="00007607"/>
    <w:rsid w:val="0000792C"/>
    <w:rsid w:val="00007A2E"/>
    <w:rsid w:val="00007AFF"/>
    <w:rsid w:val="00007CEF"/>
    <w:rsid w:val="00007E2F"/>
    <w:rsid w:val="00007F29"/>
    <w:rsid w:val="00007F52"/>
    <w:rsid w:val="000101EF"/>
    <w:rsid w:val="0001024B"/>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2C"/>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8D2"/>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E8"/>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1D"/>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6F1D"/>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138"/>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0A"/>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43E"/>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6B3"/>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46F"/>
    <w:rsid w:val="0008562B"/>
    <w:rsid w:val="00085860"/>
    <w:rsid w:val="00085A20"/>
    <w:rsid w:val="00085A56"/>
    <w:rsid w:val="00085AD0"/>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0F59"/>
    <w:rsid w:val="00091606"/>
    <w:rsid w:val="00091714"/>
    <w:rsid w:val="0009176C"/>
    <w:rsid w:val="0009176E"/>
    <w:rsid w:val="00091AF2"/>
    <w:rsid w:val="00091D0A"/>
    <w:rsid w:val="00091DFA"/>
    <w:rsid w:val="00091F99"/>
    <w:rsid w:val="00091FD7"/>
    <w:rsid w:val="00092017"/>
    <w:rsid w:val="00092056"/>
    <w:rsid w:val="000921E3"/>
    <w:rsid w:val="00092334"/>
    <w:rsid w:val="00092455"/>
    <w:rsid w:val="000924C4"/>
    <w:rsid w:val="000924E0"/>
    <w:rsid w:val="00092792"/>
    <w:rsid w:val="0009286A"/>
    <w:rsid w:val="000928BE"/>
    <w:rsid w:val="00092AB0"/>
    <w:rsid w:val="00093076"/>
    <w:rsid w:val="00093097"/>
    <w:rsid w:val="000930DC"/>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DCF"/>
    <w:rsid w:val="000A0E99"/>
    <w:rsid w:val="000A10E3"/>
    <w:rsid w:val="000A131D"/>
    <w:rsid w:val="000A15A9"/>
    <w:rsid w:val="000A1AD3"/>
    <w:rsid w:val="000A1B41"/>
    <w:rsid w:val="000A1CF2"/>
    <w:rsid w:val="000A1D49"/>
    <w:rsid w:val="000A1E2E"/>
    <w:rsid w:val="000A1EE9"/>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F7"/>
    <w:rsid w:val="000A33FC"/>
    <w:rsid w:val="000A33FE"/>
    <w:rsid w:val="000A3685"/>
    <w:rsid w:val="000A36CA"/>
    <w:rsid w:val="000A3A34"/>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69C"/>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03D"/>
    <w:rsid w:val="000B71B6"/>
    <w:rsid w:val="000B7387"/>
    <w:rsid w:val="000B769F"/>
    <w:rsid w:val="000B76BB"/>
    <w:rsid w:val="000B78AF"/>
    <w:rsid w:val="000B7B1B"/>
    <w:rsid w:val="000B7C2D"/>
    <w:rsid w:val="000B7D5E"/>
    <w:rsid w:val="000B7F28"/>
    <w:rsid w:val="000C0093"/>
    <w:rsid w:val="000C0680"/>
    <w:rsid w:val="000C086E"/>
    <w:rsid w:val="000C09A5"/>
    <w:rsid w:val="000C0A5F"/>
    <w:rsid w:val="000C0DBB"/>
    <w:rsid w:val="000C0E39"/>
    <w:rsid w:val="000C133A"/>
    <w:rsid w:val="000C134E"/>
    <w:rsid w:val="000C1527"/>
    <w:rsid w:val="000C1B80"/>
    <w:rsid w:val="000C1D63"/>
    <w:rsid w:val="000C1DBD"/>
    <w:rsid w:val="000C1E08"/>
    <w:rsid w:val="000C1F69"/>
    <w:rsid w:val="000C2483"/>
    <w:rsid w:val="000C261A"/>
    <w:rsid w:val="000C2A7C"/>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CB8"/>
    <w:rsid w:val="000D2D04"/>
    <w:rsid w:val="000D2D11"/>
    <w:rsid w:val="000D2E20"/>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B80"/>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374"/>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7E5"/>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CFE"/>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1F95"/>
    <w:rsid w:val="000F203A"/>
    <w:rsid w:val="000F204C"/>
    <w:rsid w:val="000F20CD"/>
    <w:rsid w:val="000F21A9"/>
    <w:rsid w:val="000F2435"/>
    <w:rsid w:val="000F24B6"/>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4C8"/>
    <w:rsid w:val="000F57A9"/>
    <w:rsid w:val="000F594D"/>
    <w:rsid w:val="000F5D6B"/>
    <w:rsid w:val="000F5E7E"/>
    <w:rsid w:val="000F608C"/>
    <w:rsid w:val="000F61C4"/>
    <w:rsid w:val="000F6343"/>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00"/>
    <w:rsid w:val="00107DA3"/>
    <w:rsid w:val="00110056"/>
    <w:rsid w:val="00110098"/>
    <w:rsid w:val="0011031A"/>
    <w:rsid w:val="00110390"/>
    <w:rsid w:val="00110401"/>
    <w:rsid w:val="00110563"/>
    <w:rsid w:val="00110B6C"/>
    <w:rsid w:val="00110C1F"/>
    <w:rsid w:val="00110F68"/>
    <w:rsid w:val="00110FD8"/>
    <w:rsid w:val="0011115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890"/>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44"/>
    <w:rsid w:val="00116C96"/>
    <w:rsid w:val="00116CA6"/>
    <w:rsid w:val="00116CE6"/>
    <w:rsid w:val="001171DF"/>
    <w:rsid w:val="001171EA"/>
    <w:rsid w:val="00117207"/>
    <w:rsid w:val="0011755F"/>
    <w:rsid w:val="00117957"/>
    <w:rsid w:val="00117AA7"/>
    <w:rsid w:val="00117B90"/>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173"/>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6D"/>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7"/>
    <w:rsid w:val="0014206B"/>
    <w:rsid w:val="00142093"/>
    <w:rsid w:val="001421FB"/>
    <w:rsid w:val="0014259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21"/>
    <w:rsid w:val="001468B9"/>
    <w:rsid w:val="001469BF"/>
    <w:rsid w:val="00146AE8"/>
    <w:rsid w:val="00146BC8"/>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A65"/>
    <w:rsid w:val="00151B96"/>
    <w:rsid w:val="00152066"/>
    <w:rsid w:val="0015209D"/>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4E1"/>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5D2"/>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712"/>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46"/>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CC"/>
    <w:rsid w:val="00177DFF"/>
    <w:rsid w:val="00177EBD"/>
    <w:rsid w:val="0018005A"/>
    <w:rsid w:val="001800DB"/>
    <w:rsid w:val="00180149"/>
    <w:rsid w:val="0018016C"/>
    <w:rsid w:val="00180460"/>
    <w:rsid w:val="001804E0"/>
    <w:rsid w:val="00180591"/>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2FC"/>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4DF"/>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301"/>
    <w:rsid w:val="001B2533"/>
    <w:rsid w:val="001B26EE"/>
    <w:rsid w:val="001B270D"/>
    <w:rsid w:val="001B271A"/>
    <w:rsid w:val="001B28AD"/>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A39"/>
    <w:rsid w:val="001B5B66"/>
    <w:rsid w:val="001B5EA5"/>
    <w:rsid w:val="001B5EC3"/>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52F"/>
    <w:rsid w:val="001C063F"/>
    <w:rsid w:val="001C0883"/>
    <w:rsid w:val="001C0DB5"/>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53"/>
    <w:rsid w:val="001C5F88"/>
    <w:rsid w:val="001C606B"/>
    <w:rsid w:val="001C60C4"/>
    <w:rsid w:val="001C619C"/>
    <w:rsid w:val="001C625F"/>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8C5"/>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42F"/>
    <w:rsid w:val="001E0602"/>
    <w:rsid w:val="001E09BA"/>
    <w:rsid w:val="001E09F4"/>
    <w:rsid w:val="001E09F5"/>
    <w:rsid w:val="001E0A73"/>
    <w:rsid w:val="001E104F"/>
    <w:rsid w:val="001E111F"/>
    <w:rsid w:val="001E1207"/>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3EE1"/>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204D"/>
    <w:rsid w:val="001F214B"/>
    <w:rsid w:val="001F22A9"/>
    <w:rsid w:val="001F2536"/>
    <w:rsid w:val="001F2619"/>
    <w:rsid w:val="001F26E9"/>
    <w:rsid w:val="001F2C4A"/>
    <w:rsid w:val="001F2E08"/>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89"/>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5FE0"/>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2DB"/>
    <w:rsid w:val="0021348C"/>
    <w:rsid w:val="002136CD"/>
    <w:rsid w:val="00213851"/>
    <w:rsid w:val="00213A2D"/>
    <w:rsid w:val="00213C8F"/>
    <w:rsid w:val="00213F12"/>
    <w:rsid w:val="00213F40"/>
    <w:rsid w:val="00214076"/>
    <w:rsid w:val="0021419E"/>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A09"/>
    <w:rsid w:val="00221B1A"/>
    <w:rsid w:val="002222A4"/>
    <w:rsid w:val="002222DE"/>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58A"/>
    <w:rsid w:val="00241732"/>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BFB"/>
    <w:rsid w:val="00244EFE"/>
    <w:rsid w:val="00245004"/>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46"/>
    <w:rsid w:val="00246553"/>
    <w:rsid w:val="0024668A"/>
    <w:rsid w:val="002466A0"/>
    <w:rsid w:val="002466E3"/>
    <w:rsid w:val="0024685C"/>
    <w:rsid w:val="00246C52"/>
    <w:rsid w:val="00246EB6"/>
    <w:rsid w:val="00247144"/>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3B"/>
    <w:rsid w:val="002542AD"/>
    <w:rsid w:val="0025498D"/>
    <w:rsid w:val="00254D9A"/>
    <w:rsid w:val="00254DC6"/>
    <w:rsid w:val="00254F42"/>
    <w:rsid w:val="00255030"/>
    <w:rsid w:val="00255301"/>
    <w:rsid w:val="002554A7"/>
    <w:rsid w:val="002554CD"/>
    <w:rsid w:val="002554EF"/>
    <w:rsid w:val="002555CA"/>
    <w:rsid w:val="00255989"/>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6D1"/>
    <w:rsid w:val="00257730"/>
    <w:rsid w:val="00257A62"/>
    <w:rsid w:val="00257B64"/>
    <w:rsid w:val="00257F5D"/>
    <w:rsid w:val="00257FA8"/>
    <w:rsid w:val="00260156"/>
    <w:rsid w:val="00260173"/>
    <w:rsid w:val="00260258"/>
    <w:rsid w:val="002606C7"/>
    <w:rsid w:val="00260754"/>
    <w:rsid w:val="0026075E"/>
    <w:rsid w:val="0026095B"/>
    <w:rsid w:val="00260A6F"/>
    <w:rsid w:val="00260E1C"/>
    <w:rsid w:val="00260FAD"/>
    <w:rsid w:val="002611B5"/>
    <w:rsid w:val="002612A1"/>
    <w:rsid w:val="00261351"/>
    <w:rsid w:val="00261383"/>
    <w:rsid w:val="002618B5"/>
    <w:rsid w:val="00261C39"/>
    <w:rsid w:val="00261D05"/>
    <w:rsid w:val="00261F60"/>
    <w:rsid w:val="00262028"/>
    <w:rsid w:val="00262040"/>
    <w:rsid w:val="002620C9"/>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9C9"/>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28B"/>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2B"/>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3EDA"/>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D7F"/>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7D2"/>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3F6"/>
    <w:rsid w:val="00286487"/>
    <w:rsid w:val="00286631"/>
    <w:rsid w:val="002868BA"/>
    <w:rsid w:val="00286A26"/>
    <w:rsid w:val="00286B14"/>
    <w:rsid w:val="00286CFC"/>
    <w:rsid w:val="00286D63"/>
    <w:rsid w:val="00286F76"/>
    <w:rsid w:val="002871DE"/>
    <w:rsid w:val="00287376"/>
    <w:rsid w:val="0028752C"/>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3E5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1B"/>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5A"/>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1B6"/>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70B"/>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52"/>
    <w:rsid w:val="002B5E9B"/>
    <w:rsid w:val="002B614D"/>
    <w:rsid w:val="002B635D"/>
    <w:rsid w:val="002B6397"/>
    <w:rsid w:val="002B64FE"/>
    <w:rsid w:val="002B651D"/>
    <w:rsid w:val="002B6770"/>
    <w:rsid w:val="002B6890"/>
    <w:rsid w:val="002B6928"/>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8D8"/>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DDA"/>
    <w:rsid w:val="002C6FFB"/>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C50"/>
    <w:rsid w:val="002D3EDE"/>
    <w:rsid w:val="002D3F17"/>
    <w:rsid w:val="002D3FB0"/>
    <w:rsid w:val="002D425A"/>
    <w:rsid w:val="002D430C"/>
    <w:rsid w:val="002D4322"/>
    <w:rsid w:val="002D45A7"/>
    <w:rsid w:val="002D47FC"/>
    <w:rsid w:val="002D48A7"/>
    <w:rsid w:val="002D4A54"/>
    <w:rsid w:val="002D4B38"/>
    <w:rsid w:val="002D4E37"/>
    <w:rsid w:val="002D50D6"/>
    <w:rsid w:val="002D52E0"/>
    <w:rsid w:val="002D54DA"/>
    <w:rsid w:val="002D580B"/>
    <w:rsid w:val="002D5A5F"/>
    <w:rsid w:val="002D5B4E"/>
    <w:rsid w:val="002D5DEA"/>
    <w:rsid w:val="002D6127"/>
    <w:rsid w:val="002D6356"/>
    <w:rsid w:val="002D636F"/>
    <w:rsid w:val="002D68C3"/>
    <w:rsid w:val="002D692E"/>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28"/>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71"/>
    <w:rsid w:val="002F0684"/>
    <w:rsid w:val="002F06FB"/>
    <w:rsid w:val="002F0728"/>
    <w:rsid w:val="002F07D1"/>
    <w:rsid w:val="002F07F8"/>
    <w:rsid w:val="002F07FC"/>
    <w:rsid w:val="002F090F"/>
    <w:rsid w:val="002F0ADB"/>
    <w:rsid w:val="002F11F1"/>
    <w:rsid w:val="002F165E"/>
    <w:rsid w:val="002F16BB"/>
    <w:rsid w:val="002F17A3"/>
    <w:rsid w:val="002F1BA5"/>
    <w:rsid w:val="002F1D7B"/>
    <w:rsid w:val="002F1D8B"/>
    <w:rsid w:val="002F1FB5"/>
    <w:rsid w:val="002F2193"/>
    <w:rsid w:val="002F236A"/>
    <w:rsid w:val="002F2464"/>
    <w:rsid w:val="002F2508"/>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CA4"/>
    <w:rsid w:val="002F5FDA"/>
    <w:rsid w:val="002F6039"/>
    <w:rsid w:val="002F6105"/>
    <w:rsid w:val="002F619C"/>
    <w:rsid w:val="002F61C1"/>
    <w:rsid w:val="002F62F3"/>
    <w:rsid w:val="002F6319"/>
    <w:rsid w:val="002F6367"/>
    <w:rsid w:val="002F64E3"/>
    <w:rsid w:val="002F65CE"/>
    <w:rsid w:val="002F68D8"/>
    <w:rsid w:val="002F6ADB"/>
    <w:rsid w:val="002F6BDA"/>
    <w:rsid w:val="002F6DDC"/>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D48"/>
    <w:rsid w:val="00304FCA"/>
    <w:rsid w:val="0030505C"/>
    <w:rsid w:val="003053B3"/>
    <w:rsid w:val="00305464"/>
    <w:rsid w:val="0030577F"/>
    <w:rsid w:val="0030578F"/>
    <w:rsid w:val="003057FD"/>
    <w:rsid w:val="0030599E"/>
    <w:rsid w:val="00305B12"/>
    <w:rsid w:val="00305BE7"/>
    <w:rsid w:val="00305E94"/>
    <w:rsid w:val="00305F56"/>
    <w:rsid w:val="00306218"/>
    <w:rsid w:val="00306419"/>
    <w:rsid w:val="003065FB"/>
    <w:rsid w:val="00306671"/>
    <w:rsid w:val="00306A98"/>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8FA"/>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7C2"/>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4F5B"/>
    <w:rsid w:val="0033506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32"/>
    <w:rsid w:val="00341ABC"/>
    <w:rsid w:val="00341B18"/>
    <w:rsid w:val="00341C15"/>
    <w:rsid w:val="00341CDF"/>
    <w:rsid w:val="00341D07"/>
    <w:rsid w:val="0034212D"/>
    <w:rsid w:val="003421E6"/>
    <w:rsid w:val="00342266"/>
    <w:rsid w:val="0034231B"/>
    <w:rsid w:val="0034243C"/>
    <w:rsid w:val="0034246D"/>
    <w:rsid w:val="003424F8"/>
    <w:rsid w:val="003425EE"/>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299"/>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DC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4BF"/>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381"/>
    <w:rsid w:val="00376411"/>
    <w:rsid w:val="003764FA"/>
    <w:rsid w:val="003765CE"/>
    <w:rsid w:val="00376B07"/>
    <w:rsid w:val="00376B86"/>
    <w:rsid w:val="00376E1C"/>
    <w:rsid w:val="00376E52"/>
    <w:rsid w:val="0037709A"/>
    <w:rsid w:val="00377146"/>
    <w:rsid w:val="00377397"/>
    <w:rsid w:val="003774B4"/>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BA5"/>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52"/>
    <w:rsid w:val="003870BC"/>
    <w:rsid w:val="0038717E"/>
    <w:rsid w:val="0038732E"/>
    <w:rsid w:val="0038735C"/>
    <w:rsid w:val="00387675"/>
    <w:rsid w:val="00387771"/>
    <w:rsid w:val="00387B2B"/>
    <w:rsid w:val="00387BB5"/>
    <w:rsid w:val="00387CA7"/>
    <w:rsid w:val="00387DB9"/>
    <w:rsid w:val="00387F4A"/>
    <w:rsid w:val="003901F0"/>
    <w:rsid w:val="003902C2"/>
    <w:rsid w:val="003902FA"/>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8F"/>
    <w:rsid w:val="003931F0"/>
    <w:rsid w:val="0039328E"/>
    <w:rsid w:val="0039341D"/>
    <w:rsid w:val="00393555"/>
    <w:rsid w:val="003939BF"/>
    <w:rsid w:val="003939D5"/>
    <w:rsid w:val="00393B78"/>
    <w:rsid w:val="00393BF0"/>
    <w:rsid w:val="00393DFB"/>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39C"/>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B5"/>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C3B"/>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178"/>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B05"/>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C01"/>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4F"/>
    <w:rsid w:val="003C2568"/>
    <w:rsid w:val="003C2791"/>
    <w:rsid w:val="003C279F"/>
    <w:rsid w:val="003C2C9D"/>
    <w:rsid w:val="003C2E65"/>
    <w:rsid w:val="003C2E73"/>
    <w:rsid w:val="003C32DF"/>
    <w:rsid w:val="003C3479"/>
    <w:rsid w:val="003C389F"/>
    <w:rsid w:val="003C3975"/>
    <w:rsid w:val="003C3B45"/>
    <w:rsid w:val="003C3B73"/>
    <w:rsid w:val="003C3CA4"/>
    <w:rsid w:val="003C3DA5"/>
    <w:rsid w:val="003C3EF9"/>
    <w:rsid w:val="003C41DB"/>
    <w:rsid w:val="003C4250"/>
    <w:rsid w:val="003C42FB"/>
    <w:rsid w:val="003C4659"/>
    <w:rsid w:val="003C4952"/>
    <w:rsid w:val="003C49A3"/>
    <w:rsid w:val="003C4A9A"/>
    <w:rsid w:val="003C4AF7"/>
    <w:rsid w:val="003C4BCF"/>
    <w:rsid w:val="003C4D16"/>
    <w:rsid w:val="003C4D58"/>
    <w:rsid w:val="003C4D8C"/>
    <w:rsid w:val="003C4E51"/>
    <w:rsid w:val="003C4F25"/>
    <w:rsid w:val="003C5153"/>
    <w:rsid w:val="003C5212"/>
    <w:rsid w:val="003C57EE"/>
    <w:rsid w:val="003C5A49"/>
    <w:rsid w:val="003C5B09"/>
    <w:rsid w:val="003C5CE6"/>
    <w:rsid w:val="003C5FE7"/>
    <w:rsid w:val="003C610E"/>
    <w:rsid w:val="003C6232"/>
    <w:rsid w:val="003C63DA"/>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5AE"/>
    <w:rsid w:val="003D26AA"/>
    <w:rsid w:val="003D28C1"/>
    <w:rsid w:val="003D2A2B"/>
    <w:rsid w:val="003D2E8F"/>
    <w:rsid w:val="003D2F31"/>
    <w:rsid w:val="003D31BC"/>
    <w:rsid w:val="003D3377"/>
    <w:rsid w:val="003D37C7"/>
    <w:rsid w:val="003D3915"/>
    <w:rsid w:val="003D399D"/>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6F"/>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ABE"/>
    <w:rsid w:val="003D7BE4"/>
    <w:rsid w:val="003D7D8E"/>
    <w:rsid w:val="003D7DDF"/>
    <w:rsid w:val="003D7EA3"/>
    <w:rsid w:val="003D7EAB"/>
    <w:rsid w:val="003D7FE6"/>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340"/>
    <w:rsid w:val="003E23BA"/>
    <w:rsid w:val="003E240A"/>
    <w:rsid w:val="003E25D1"/>
    <w:rsid w:val="003E28B8"/>
    <w:rsid w:val="003E2AE6"/>
    <w:rsid w:val="003E2BF4"/>
    <w:rsid w:val="003E2E7A"/>
    <w:rsid w:val="003E2F2E"/>
    <w:rsid w:val="003E2FD8"/>
    <w:rsid w:val="003E3455"/>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74"/>
    <w:rsid w:val="003E67B0"/>
    <w:rsid w:val="003E68B5"/>
    <w:rsid w:val="003E68BD"/>
    <w:rsid w:val="003E6AE4"/>
    <w:rsid w:val="003E6B10"/>
    <w:rsid w:val="003E6B8F"/>
    <w:rsid w:val="003E7016"/>
    <w:rsid w:val="003E703E"/>
    <w:rsid w:val="003E7055"/>
    <w:rsid w:val="003E73BC"/>
    <w:rsid w:val="003E7749"/>
    <w:rsid w:val="003E797B"/>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664"/>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33"/>
    <w:rsid w:val="00405898"/>
    <w:rsid w:val="004058C0"/>
    <w:rsid w:val="00405970"/>
    <w:rsid w:val="00405D60"/>
    <w:rsid w:val="00405D95"/>
    <w:rsid w:val="00405F2D"/>
    <w:rsid w:val="00405F90"/>
    <w:rsid w:val="004060FE"/>
    <w:rsid w:val="00406108"/>
    <w:rsid w:val="0040621E"/>
    <w:rsid w:val="004062A4"/>
    <w:rsid w:val="00406361"/>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35"/>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7CF"/>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68"/>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16D"/>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D9"/>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37"/>
    <w:rsid w:val="004312B5"/>
    <w:rsid w:val="004314E7"/>
    <w:rsid w:val="00431531"/>
    <w:rsid w:val="00431626"/>
    <w:rsid w:val="0043185D"/>
    <w:rsid w:val="0043189C"/>
    <w:rsid w:val="00431CB1"/>
    <w:rsid w:val="00431DB5"/>
    <w:rsid w:val="00431EED"/>
    <w:rsid w:val="00431FE8"/>
    <w:rsid w:val="00431FEE"/>
    <w:rsid w:val="00432117"/>
    <w:rsid w:val="00432630"/>
    <w:rsid w:val="0043270B"/>
    <w:rsid w:val="00432780"/>
    <w:rsid w:val="00432A76"/>
    <w:rsid w:val="00432AB3"/>
    <w:rsid w:val="00432DB9"/>
    <w:rsid w:val="00432E64"/>
    <w:rsid w:val="00432E9F"/>
    <w:rsid w:val="00432F8F"/>
    <w:rsid w:val="00432F9E"/>
    <w:rsid w:val="00433106"/>
    <w:rsid w:val="00433306"/>
    <w:rsid w:val="00433356"/>
    <w:rsid w:val="004334AD"/>
    <w:rsid w:val="00433735"/>
    <w:rsid w:val="00433C6F"/>
    <w:rsid w:val="00433E55"/>
    <w:rsid w:val="00433E82"/>
    <w:rsid w:val="00433F09"/>
    <w:rsid w:val="004340FC"/>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1F91"/>
    <w:rsid w:val="00442369"/>
    <w:rsid w:val="004423B5"/>
    <w:rsid w:val="0044240B"/>
    <w:rsid w:val="0044241B"/>
    <w:rsid w:val="004425C2"/>
    <w:rsid w:val="0044272B"/>
    <w:rsid w:val="004427EE"/>
    <w:rsid w:val="00442824"/>
    <w:rsid w:val="00442BB5"/>
    <w:rsid w:val="00442C96"/>
    <w:rsid w:val="00442CC7"/>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D64"/>
    <w:rsid w:val="00446E5A"/>
    <w:rsid w:val="0044710C"/>
    <w:rsid w:val="00447195"/>
    <w:rsid w:val="0044738F"/>
    <w:rsid w:val="00447486"/>
    <w:rsid w:val="00447639"/>
    <w:rsid w:val="004477B9"/>
    <w:rsid w:val="004479FC"/>
    <w:rsid w:val="00447C9C"/>
    <w:rsid w:val="00447CD1"/>
    <w:rsid w:val="00447D57"/>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3DC"/>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9B"/>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EFB"/>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6C24"/>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7C5"/>
    <w:rsid w:val="00470893"/>
    <w:rsid w:val="004708CC"/>
    <w:rsid w:val="004708E2"/>
    <w:rsid w:val="00470AF6"/>
    <w:rsid w:val="00470B35"/>
    <w:rsid w:val="00470BF1"/>
    <w:rsid w:val="00470C25"/>
    <w:rsid w:val="00470E35"/>
    <w:rsid w:val="00470E47"/>
    <w:rsid w:val="0047166D"/>
    <w:rsid w:val="00471856"/>
    <w:rsid w:val="004719A1"/>
    <w:rsid w:val="00471D39"/>
    <w:rsid w:val="00471DB0"/>
    <w:rsid w:val="00471EB6"/>
    <w:rsid w:val="00471F3B"/>
    <w:rsid w:val="00471FAB"/>
    <w:rsid w:val="00472101"/>
    <w:rsid w:val="0047294B"/>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4EF"/>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FC6"/>
    <w:rsid w:val="0048319D"/>
    <w:rsid w:val="0048351D"/>
    <w:rsid w:val="00483637"/>
    <w:rsid w:val="00483805"/>
    <w:rsid w:val="004839B4"/>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F82"/>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1F"/>
    <w:rsid w:val="0049143D"/>
    <w:rsid w:val="0049149D"/>
    <w:rsid w:val="00491547"/>
    <w:rsid w:val="004915CE"/>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37"/>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072"/>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DA7"/>
    <w:rsid w:val="004A0E00"/>
    <w:rsid w:val="004A0EB4"/>
    <w:rsid w:val="004A11E8"/>
    <w:rsid w:val="004A15F7"/>
    <w:rsid w:val="004A1600"/>
    <w:rsid w:val="004A1B20"/>
    <w:rsid w:val="004A201F"/>
    <w:rsid w:val="004A2093"/>
    <w:rsid w:val="004A23B8"/>
    <w:rsid w:val="004A23C0"/>
    <w:rsid w:val="004A2447"/>
    <w:rsid w:val="004A2564"/>
    <w:rsid w:val="004A275E"/>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00"/>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51B"/>
    <w:rsid w:val="004A5630"/>
    <w:rsid w:val="004A5667"/>
    <w:rsid w:val="004A579C"/>
    <w:rsid w:val="004A57FC"/>
    <w:rsid w:val="004A58D7"/>
    <w:rsid w:val="004A59DE"/>
    <w:rsid w:val="004A5BF9"/>
    <w:rsid w:val="004A658A"/>
    <w:rsid w:val="004A65DA"/>
    <w:rsid w:val="004A6C4C"/>
    <w:rsid w:val="004A6C64"/>
    <w:rsid w:val="004A6CF9"/>
    <w:rsid w:val="004A6D1F"/>
    <w:rsid w:val="004A6D23"/>
    <w:rsid w:val="004A705C"/>
    <w:rsid w:val="004A7091"/>
    <w:rsid w:val="004A717D"/>
    <w:rsid w:val="004A7276"/>
    <w:rsid w:val="004A73C4"/>
    <w:rsid w:val="004A7493"/>
    <w:rsid w:val="004A75E1"/>
    <w:rsid w:val="004A7949"/>
    <w:rsid w:val="004A7DCF"/>
    <w:rsid w:val="004A7EE7"/>
    <w:rsid w:val="004A7FB0"/>
    <w:rsid w:val="004B0258"/>
    <w:rsid w:val="004B0603"/>
    <w:rsid w:val="004B0706"/>
    <w:rsid w:val="004B0787"/>
    <w:rsid w:val="004B08D0"/>
    <w:rsid w:val="004B0B4F"/>
    <w:rsid w:val="004B0C3E"/>
    <w:rsid w:val="004B1083"/>
    <w:rsid w:val="004B10B1"/>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B7FB9"/>
    <w:rsid w:val="004C029A"/>
    <w:rsid w:val="004C02CE"/>
    <w:rsid w:val="004C0346"/>
    <w:rsid w:val="004C03CC"/>
    <w:rsid w:val="004C0408"/>
    <w:rsid w:val="004C0426"/>
    <w:rsid w:val="004C06CB"/>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73B"/>
    <w:rsid w:val="004C2A1F"/>
    <w:rsid w:val="004C2A79"/>
    <w:rsid w:val="004C2C4E"/>
    <w:rsid w:val="004C2E4C"/>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8DC"/>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6A"/>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0"/>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504"/>
    <w:rsid w:val="004E2664"/>
    <w:rsid w:val="004E27ED"/>
    <w:rsid w:val="004E2C41"/>
    <w:rsid w:val="004E2CFF"/>
    <w:rsid w:val="004E2D4D"/>
    <w:rsid w:val="004E2D82"/>
    <w:rsid w:val="004E2E33"/>
    <w:rsid w:val="004E2F3A"/>
    <w:rsid w:val="004E2F51"/>
    <w:rsid w:val="004E2F60"/>
    <w:rsid w:val="004E306F"/>
    <w:rsid w:val="004E30B8"/>
    <w:rsid w:val="004E316C"/>
    <w:rsid w:val="004E34BD"/>
    <w:rsid w:val="004E3579"/>
    <w:rsid w:val="004E3892"/>
    <w:rsid w:val="004E38FA"/>
    <w:rsid w:val="004E393E"/>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E83"/>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41"/>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4F7F1D"/>
    <w:rsid w:val="0050030B"/>
    <w:rsid w:val="0050031C"/>
    <w:rsid w:val="005004F7"/>
    <w:rsid w:val="0050056C"/>
    <w:rsid w:val="00500571"/>
    <w:rsid w:val="00500798"/>
    <w:rsid w:val="005007E7"/>
    <w:rsid w:val="00500A59"/>
    <w:rsid w:val="00500DF6"/>
    <w:rsid w:val="00500FED"/>
    <w:rsid w:val="005012BB"/>
    <w:rsid w:val="0050132F"/>
    <w:rsid w:val="00501723"/>
    <w:rsid w:val="005017BD"/>
    <w:rsid w:val="00501A8C"/>
    <w:rsid w:val="00501A91"/>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F6B"/>
    <w:rsid w:val="00503FAD"/>
    <w:rsid w:val="005041E3"/>
    <w:rsid w:val="005045FA"/>
    <w:rsid w:val="00504639"/>
    <w:rsid w:val="005046C9"/>
    <w:rsid w:val="00504927"/>
    <w:rsid w:val="00504C6A"/>
    <w:rsid w:val="00504F40"/>
    <w:rsid w:val="005050F8"/>
    <w:rsid w:val="005051F4"/>
    <w:rsid w:val="00505309"/>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95C"/>
    <w:rsid w:val="00512BB1"/>
    <w:rsid w:val="005130E7"/>
    <w:rsid w:val="00513133"/>
    <w:rsid w:val="00513397"/>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8CF"/>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AF4"/>
    <w:rsid w:val="00525D56"/>
    <w:rsid w:val="00525ED9"/>
    <w:rsid w:val="00525F16"/>
    <w:rsid w:val="00525F71"/>
    <w:rsid w:val="00525F9A"/>
    <w:rsid w:val="00525FB7"/>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131"/>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AA4"/>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1B"/>
    <w:rsid w:val="00547750"/>
    <w:rsid w:val="00547B08"/>
    <w:rsid w:val="00547B32"/>
    <w:rsid w:val="005504D9"/>
    <w:rsid w:val="0055088B"/>
    <w:rsid w:val="00550BDB"/>
    <w:rsid w:val="00550C80"/>
    <w:rsid w:val="00550D6F"/>
    <w:rsid w:val="00550E94"/>
    <w:rsid w:val="00550EB5"/>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E00"/>
    <w:rsid w:val="00561E4A"/>
    <w:rsid w:val="005621A9"/>
    <w:rsid w:val="00562666"/>
    <w:rsid w:val="0056298A"/>
    <w:rsid w:val="005629CB"/>
    <w:rsid w:val="00562C33"/>
    <w:rsid w:val="00562CDC"/>
    <w:rsid w:val="00563062"/>
    <w:rsid w:val="00563182"/>
    <w:rsid w:val="005633AF"/>
    <w:rsid w:val="005634B4"/>
    <w:rsid w:val="005636A2"/>
    <w:rsid w:val="005637DD"/>
    <w:rsid w:val="00563855"/>
    <w:rsid w:val="00563DC7"/>
    <w:rsid w:val="00563FD2"/>
    <w:rsid w:val="0056434D"/>
    <w:rsid w:val="0056447E"/>
    <w:rsid w:val="00564531"/>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0F"/>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E8E"/>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4C5F"/>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2A3"/>
    <w:rsid w:val="00591434"/>
    <w:rsid w:val="00591777"/>
    <w:rsid w:val="0059195D"/>
    <w:rsid w:val="00591B9C"/>
    <w:rsid w:val="00591DFB"/>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4"/>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316F"/>
    <w:rsid w:val="005A320D"/>
    <w:rsid w:val="005A33EB"/>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5C1"/>
    <w:rsid w:val="005B073B"/>
    <w:rsid w:val="005B0847"/>
    <w:rsid w:val="005B0DC1"/>
    <w:rsid w:val="005B1350"/>
    <w:rsid w:val="005B137A"/>
    <w:rsid w:val="005B141D"/>
    <w:rsid w:val="005B174A"/>
    <w:rsid w:val="005B1B12"/>
    <w:rsid w:val="005B1CB5"/>
    <w:rsid w:val="005B1ED7"/>
    <w:rsid w:val="005B2106"/>
    <w:rsid w:val="005B2391"/>
    <w:rsid w:val="005B28F8"/>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3F"/>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655"/>
    <w:rsid w:val="005B58FB"/>
    <w:rsid w:val="005B5A55"/>
    <w:rsid w:val="005B5A7F"/>
    <w:rsid w:val="005B5CE3"/>
    <w:rsid w:val="005B5DE0"/>
    <w:rsid w:val="005B6361"/>
    <w:rsid w:val="005B640B"/>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1B"/>
    <w:rsid w:val="005C5026"/>
    <w:rsid w:val="005C5379"/>
    <w:rsid w:val="005C5413"/>
    <w:rsid w:val="005C55B7"/>
    <w:rsid w:val="005C5849"/>
    <w:rsid w:val="005C5A47"/>
    <w:rsid w:val="005C5D52"/>
    <w:rsid w:val="005C5D7E"/>
    <w:rsid w:val="005C6233"/>
    <w:rsid w:val="005C6310"/>
    <w:rsid w:val="005C635D"/>
    <w:rsid w:val="005C6407"/>
    <w:rsid w:val="005C65F1"/>
    <w:rsid w:val="005C674E"/>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3F"/>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A66"/>
    <w:rsid w:val="005D5C0F"/>
    <w:rsid w:val="005D5DC4"/>
    <w:rsid w:val="005D5E46"/>
    <w:rsid w:val="005D5FB2"/>
    <w:rsid w:val="005D6066"/>
    <w:rsid w:val="005D609E"/>
    <w:rsid w:val="005D61F5"/>
    <w:rsid w:val="005D6262"/>
    <w:rsid w:val="005D634B"/>
    <w:rsid w:val="005D63E7"/>
    <w:rsid w:val="005D6411"/>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66"/>
    <w:rsid w:val="005E6888"/>
    <w:rsid w:val="005E6AFB"/>
    <w:rsid w:val="005E6F6F"/>
    <w:rsid w:val="005E72A0"/>
    <w:rsid w:val="005E7510"/>
    <w:rsid w:val="005E7698"/>
    <w:rsid w:val="005E7752"/>
    <w:rsid w:val="005E7947"/>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36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686"/>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3A"/>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0FD9"/>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9AC"/>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077"/>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AA"/>
    <w:rsid w:val="006318D2"/>
    <w:rsid w:val="00631F12"/>
    <w:rsid w:val="00632443"/>
    <w:rsid w:val="006324A4"/>
    <w:rsid w:val="00632507"/>
    <w:rsid w:val="006326BC"/>
    <w:rsid w:val="00632927"/>
    <w:rsid w:val="00632A0E"/>
    <w:rsid w:val="00632A4C"/>
    <w:rsid w:val="006330E2"/>
    <w:rsid w:val="0063318A"/>
    <w:rsid w:val="006333E7"/>
    <w:rsid w:val="00633559"/>
    <w:rsid w:val="006337D0"/>
    <w:rsid w:val="00633951"/>
    <w:rsid w:val="00633965"/>
    <w:rsid w:val="00633B5E"/>
    <w:rsid w:val="00633C0A"/>
    <w:rsid w:val="00633CDD"/>
    <w:rsid w:val="00633D62"/>
    <w:rsid w:val="00634001"/>
    <w:rsid w:val="0063405E"/>
    <w:rsid w:val="00634076"/>
    <w:rsid w:val="0063417A"/>
    <w:rsid w:val="006341AD"/>
    <w:rsid w:val="00634230"/>
    <w:rsid w:val="00634306"/>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BB8"/>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89C"/>
    <w:rsid w:val="0064298B"/>
    <w:rsid w:val="00642D10"/>
    <w:rsid w:val="00642D56"/>
    <w:rsid w:val="00642F10"/>
    <w:rsid w:val="006430A2"/>
    <w:rsid w:val="00643116"/>
    <w:rsid w:val="00643335"/>
    <w:rsid w:val="00643537"/>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8F7"/>
    <w:rsid w:val="00646D08"/>
    <w:rsid w:val="00646DAF"/>
    <w:rsid w:val="00646DE3"/>
    <w:rsid w:val="00646E23"/>
    <w:rsid w:val="00647265"/>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B92"/>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29"/>
    <w:rsid w:val="006630C8"/>
    <w:rsid w:val="0066317A"/>
    <w:rsid w:val="006633C0"/>
    <w:rsid w:val="00663463"/>
    <w:rsid w:val="006635DC"/>
    <w:rsid w:val="00663908"/>
    <w:rsid w:val="00663A2C"/>
    <w:rsid w:val="00663AA0"/>
    <w:rsid w:val="00663D19"/>
    <w:rsid w:val="00663E19"/>
    <w:rsid w:val="00663E2A"/>
    <w:rsid w:val="0066402E"/>
    <w:rsid w:val="00664505"/>
    <w:rsid w:val="00664583"/>
    <w:rsid w:val="006646F4"/>
    <w:rsid w:val="006648B9"/>
    <w:rsid w:val="006649E0"/>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FC"/>
    <w:rsid w:val="00666966"/>
    <w:rsid w:val="0066698F"/>
    <w:rsid w:val="00666A55"/>
    <w:rsid w:val="00666B40"/>
    <w:rsid w:val="00666B74"/>
    <w:rsid w:val="00666FFA"/>
    <w:rsid w:val="0066712A"/>
    <w:rsid w:val="006671F1"/>
    <w:rsid w:val="006672FC"/>
    <w:rsid w:val="006674B3"/>
    <w:rsid w:val="006676C6"/>
    <w:rsid w:val="00667A27"/>
    <w:rsid w:val="00667CFA"/>
    <w:rsid w:val="0067000E"/>
    <w:rsid w:val="006704BF"/>
    <w:rsid w:val="006705FD"/>
    <w:rsid w:val="00670AD6"/>
    <w:rsid w:val="00670DA7"/>
    <w:rsid w:val="00670ECD"/>
    <w:rsid w:val="00670FB9"/>
    <w:rsid w:val="00671122"/>
    <w:rsid w:val="006716D3"/>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4E6"/>
    <w:rsid w:val="00676508"/>
    <w:rsid w:val="006767B8"/>
    <w:rsid w:val="006769C3"/>
    <w:rsid w:val="00676D4C"/>
    <w:rsid w:val="0067725C"/>
    <w:rsid w:val="00677320"/>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C70"/>
    <w:rsid w:val="00685D3B"/>
    <w:rsid w:val="00685F82"/>
    <w:rsid w:val="0068616B"/>
    <w:rsid w:val="0068623E"/>
    <w:rsid w:val="00686366"/>
    <w:rsid w:val="0068649D"/>
    <w:rsid w:val="0068653A"/>
    <w:rsid w:val="0068667D"/>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D43"/>
    <w:rsid w:val="00687FD4"/>
    <w:rsid w:val="006900B2"/>
    <w:rsid w:val="0069013E"/>
    <w:rsid w:val="006901BC"/>
    <w:rsid w:val="00690442"/>
    <w:rsid w:val="00690703"/>
    <w:rsid w:val="0069091F"/>
    <w:rsid w:val="00690966"/>
    <w:rsid w:val="00690D12"/>
    <w:rsid w:val="00690D34"/>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41"/>
    <w:rsid w:val="006969D6"/>
    <w:rsid w:val="00696CF7"/>
    <w:rsid w:val="0069748B"/>
    <w:rsid w:val="0069755C"/>
    <w:rsid w:val="006976A7"/>
    <w:rsid w:val="00697739"/>
    <w:rsid w:val="00697846"/>
    <w:rsid w:val="00697923"/>
    <w:rsid w:val="00697999"/>
    <w:rsid w:val="006979DC"/>
    <w:rsid w:val="00697A3C"/>
    <w:rsid w:val="00697A5C"/>
    <w:rsid w:val="00697C2C"/>
    <w:rsid w:val="00697CE1"/>
    <w:rsid w:val="00697E98"/>
    <w:rsid w:val="006A00D5"/>
    <w:rsid w:val="006A0161"/>
    <w:rsid w:val="006A01CC"/>
    <w:rsid w:val="006A05EF"/>
    <w:rsid w:val="006A0842"/>
    <w:rsid w:val="006A0942"/>
    <w:rsid w:val="006A0D10"/>
    <w:rsid w:val="006A0E16"/>
    <w:rsid w:val="006A10E3"/>
    <w:rsid w:val="006A1483"/>
    <w:rsid w:val="006A163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10"/>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35A8"/>
    <w:rsid w:val="006B38CE"/>
    <w:rsid w:val="006B38FB"/>
    <w:rsid w:val="006B393F"/>
    <w:rsid w:val="006B3B94"/>
    <w:rsid w:val="006B3BEE"/>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BE"/>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55C"/>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3CE"/>
    <w:rsid w:val="006D7459"/>
    <w:rsid w:val="006D7598"/>
    <w:rsid w:val="006D770D"/>
    <w:rsid w:val="006D7850"/>
    <w:rsid w:val="006D78B6"/>
    <w:rsid w:val="006D78C9"/>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CE"/>
    <w:rsid w:val="006E0ED0"/>
    <w:rsid w:val="006E0F59"/>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58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0D0"/>
    <w:rsid w:val="0070331A"/>
    <w:rsid w:val="007034BC"/>
    <w:rsid w:val="00703502"/>
    <w:rsid w:val="007035F6"/>
    <w:rsid w:val="007036E5"/>
    <w:rsid w:val="00703790"/>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677"/>
    <w:rsid w:val="0070574A"/>
    <w:rsid w:val="0070576F"/>
    <w:rsid w:val="007057BD"/>
    <w:rsid w:val="007057C2"/>
    <w:rsid w:val="00705845"/>
    <w:rsid w:val="00705E96"/>
    <w:rsid w:val="0070606E"/>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41"/>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0C0"/>
    <w:rsid w:val="00715602"/>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046"/>
    <w:rsid w:val="0072614E"/>
    <w:rsid w:val="00726281"/>
    <w:rsid w:val="00726321"/>
    <w:rsid w:val="00726388"/>
    <w:rsid w:val="0072662E"/>
    <w:rsid w:val="0072665F"/>
    <w:rsid w:val="00726830"/>
    <w:rsid w:val="00726ACB"/>
    <w:rsid w:val="00726C26"/>
    <w:rsid w:val="00726C57"/>
    <w:rsid w:val="00726F59"/>
    <w:rsid w:val="00726F70"/>
    <w:rsid w:val="00726FC1"/>
    <w:rsid w:val="007270B2"/>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606B"/>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ACF"/>
    <w:rsid w:val="00740B17"/>
    <w:rsid w:val="00740C09"/>
    <w:rsid w:val="00740CD3"/>
    <w:rsid w:val="00740D00"/>
    <w:rsid w:val="0074108B"/>
    <w:rsid w:val="007410BF"/>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A8C"/>
    <w:rsid w:val="00750BE1"/>
    <w:rsid w:val="00750DA3"/>
    <w:rsid w:val="00750DFC"/>
    <w:rsid w:val="00750F2F"/>
    <w:rsid w:val="007511E4"/>
    <w:rsid w:val="007513DE"/>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6EBE"/>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766"/>
    <w:rsid w:val="007658EA"/>
    <w:rsid w:val="007658EE"/>
    <w:rsid w:val="0076598E"/>
    <w:rsid w:val="00765C3D"/>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37"/>
    <w:rsid w:val="00766DFE"/>
    <w:rsid w:val="00766E6A"/>
    <w:rsid w:val="00766F68"/>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4"/>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5F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5D"/>
    <w:rsid w:val="0079428F"/>
    <w:rsid w:val="0079447A"/>
    <w:rsid w:val="0079451D"/>
    <w:rsid w:val="0079466C"/>
    <w:rsid w:val="007947FB"/>
    <w:rsid w:val="00794A99"/>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78"/>
    <w:rsid w:val="00797AF3"/>
    <w:rsid w:val="00797C7B"/>
    <w:rsid w:val="00797DAA"/>
    <w:rsid w:val="00797E6C"/>
    <w:rsid w:val="00797FCF"/>
    <w:rsid w:val="007A022B"/>
    <w:rsid w:val="007A0385"/>
    <w:rsid w:val="007A0598"/>
    <w:rsid w:val="007A0616"/>
    <w:rsid w:val="007A06F7"/>
    <w:rsid w:val="007A0752"/>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969"/>
    <w:rsid w:val="007A4AE0"/>
    <w:rsid w:val="007A4AF1"/>
    <w:rsid w:val="007A4B67"/>
    <w:rsid w:val="007A4BB7"/>
    <w:rsid w:val="007A4E4E"/>
    <w:rsid w:val="007A4E9F"/>
    <w:rsid w:val="007A4EBE"/>
    <w:rsid w:val="007A5288"/>
    <w:rsid w:val="007A52D9"/>
    <w:rsid w:val="007A5486"/>
    <w:rsid w:val="007A552A"/>
    <w:rsid w:val="007A5760"/>
    <w:rsid w:val="007A5777"/>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5D0"/>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4E8"/>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A64"/>
    <w:rsid w:val="007C1B37"/>
    <w:rsid w:val="007C1B94"/>
    <w:rsid w:val="007C1C2F"/>
    <w:rsid w:val="007C2297"/>
    <w:rsid w:val="007C236D"/>
    <w:rsid w:val="007C27AE"/>
    <w:rsid w:val="007C29A7"/>
    <w:rsid w:val="007C2A39"/>
    <w:rsid w:val="007C2BF3"/>
    <w:rsid w:val="007C2FE4"/>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357"/>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2DA1"/>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23"/>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46D"/>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E2F"/>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36F"/>
    <w:rsid w:val="007F05E0"/>
    <w:rsid w:val="007F0834"/>
    <w:rsid w:val="007F0B77"/>
    <w:rsid w:val="007F0BB5"/>
    <w:rsid w:val="007F0DD3"/>
    <w:rsid w:val="007F134E"/>
    <w:rsid w:val="007F17AC"/>
    <w:rsid w:val="007F17EF"/>
    <w:rsid w:val="007F1803"/>
    <w:rsid w:val="007F18C0"/>
    <w:rsid w:val="007F1AB8"/>
    <w:rsid w:val="007F1D1B"/>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A3"/>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C11"/>
    <w:rsid w:val="00800D5F"/>
    <w:rsid w:val="00800D94"/>
    <w:rsid w:val="00800EF1"/>
    <w:rsid w:val="00800FA8"/>
    <w:rsid w:val="0080109A"/>
    <w:rsid w:val="00801226"/>
    <w:rsid w:val="008013B8"/>
    <w:rsid w:val="00801545"/>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6AD"/>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17D"/>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13D"/>
    <w:rsid w:val="0081720E"/>
    <w:rsid w:val="008173E1"/>
    <w:rsid w:val="00817508"/>
    <w:rsid w:val="008175BF"/>
    <w:rsid w:val="00817742"/>
    <w:rsid w:val="0081787C"/>
    <w:rsid w:val="008179B9"/>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C6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17"/>
    <w:rsid w:val="00823B7D"/>
    <w:rsid w:val="00823BEA"/>
    <w:rsid w:val="00823EBF"/>
    <w:rsid w:val="00823F61"/>
    <w:rsid w:val="008240CA"/>
    <w:rsid w:val="00824169"/>
    <w:rsid w:val="0082449E"/>
    <w:rsid w:val="008249FF"/>
    <w:rsid w:val="00824BD5"/>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2F61"/>
    <w:rsid w:val="008330DB"/>
    <w:rsid w:val="008335BD"/>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063"/>
    <w:rsid w:val="00836133"/>
    <w:rsid w:val="008361A0"/>
    <w:rsid w:val="00836229"/>
    <w:rsid w:val="00836282"/>
    <w:rsid w:val="0083657B"/>
    <w:rsid w:val="00836A02"/>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5E9"/>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8FE"/>
    <w:rsid w:val="00843AFD"/>
    <w:rsid w:val="00843D5C"/>
    <w:rsid w:val="00843D83"/>
    <w:rsid w:val="00844199"/>
    <w:rsid w:val="008444F8"/>
    <w:rsid w:val="00844535"/>
    <w:rsid w:val="00844750"/>
    <w:rsid w:val="008449AA"/>
    <w:rsid w:val="00844D10"/>
    <w:rsid w:val="00844DDD"/>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793"/>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58"/>
    <w:rsid w:val="00862988"/>
    <w:rsid w:val="008629D3"/>
    <w:rsid w:val="00862A7B"/>
    <w:rsid w:val="008632BF"/>
    <w:rsid w:val="008632C1"/>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1B"/>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EA5"/>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57"/>
    <w:rsid w:val="00886BFC"/>
    <w:rsid w:val="00886C43"/>
    <w:rsid w:val="00886CC9"/>
    <w:rsid w:val="00887544"/>
    <w:rsid w:val="00887771"/>
    <w:rsid w:val="00887918"/>
    <w:rsid w:val="00887F06"/>
    <w:rsid w:val="00887FA6"/>
    <w:rsid w:val="00887FE7"/>
    <w:rsid w:val="0089027F"/>
    <w:rsid w:val="0089035C"/>
    <w:rsid w:val="0089035F"/>
    <w:rsid w:val="008903B1"/>
    <w:rsid w:val="0089071A"/>
    <w:rsid w:val="0089076B"/>
    <w:rsid w:val="008907B2"/>
    <w:rsid w:val="00890896"/>
    <w:rsid w:val="008908AB"/>
    <w:rsid w:val="00890AA1"/>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3E94"/>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6CE5"/>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6C2"/>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5DD"/>
    <w:rsid w:val="008C1677"/>
    <w:rsid w:val="008C1CA9"/>
    <w:rsid w:val="008C22B5"/>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0DB"/>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C5F"/>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66A"/>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2D"/>
    <w:rsid w:val="008F18D4"/>
    <w:rsid w:val="008F19B0"/>
    <w:rsid w:val="008F1A1C"/>
    <w:rsid w:val="008F1A4E"/>
    <w:rsid w:val="008F1CF8"/>
    <w:rsid w:val="008F2201"/>
    <w:rsid w:val="008F2595"/>
    <w:rsid w:val="008F2645"/>
    <w:rsid w:val="008F2658"/>
    <w:rsid w:val="008F26E8"/>
    <w:rsid w:val="008F2A4B"/>
    <w:rsid w:val="008F2B4B"/>
    <w:rsid w:val="008F2B6D"/>
    <w:rsid w:val="008F2C4B"/>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AB1"/>
    <w:rsid w:val="008F7B1E"/>
    <w:rsid w:val="008F7BD6"/>
    <w:rsid w:val="008F7CEF"/>
    <w:rsid w:val="008F7D1F"/>
    <w:rsid w:val="008F7D3D"/>
    <w:rsid w:val="008F7DFA"/>
    <w:rsid w:val="008F7F2E"/>
    <w:rsid w:val="009000FD"/>
    <w:rsid w:val="0090021E"/>
    <w:rsid w:val="00900445"/>
    <w:rsid w:val="0090085B"/>
    <w:rsid w:val="00900866"/>
    <w:rsid w:val="00900B00"/>
    <w:rsid w:val="00900C94"/>
    <w:rsid w:val="00900DDE"/>
    <w:rsid w:val="00900DF1"/>
    <w:rsid w:val="00901246"/>
    <w:rsid w:val="009013DF"/>
    <w:rsid w:val="0090183D"/>
    <w:rsid w:val="00901845"/>
    <w:rsid w:val="0090184A"/>
    <w:rsid w:val="009019B0"/>
    <w:rsid w:val="009019EF"/>
    <w:rsid w:val="00901CBC"/>
    <w:rsid w:val="00901EAC"/>
    <w:rsid w:val="009021D4"/>
    <w:rsid w:val="009022BC"/>
    <w:rsid w:val="0090255A"/>
    <w:rsid w:val="00902734"/>
    <w:rsid w:val="009027FA"/>
    <w:rsid w:val="00902873"/>
    <w:rsid w:val="00902890"/>
    <w:rsid w:val="00902997"/>
    <w:rsid w:val="009029FD"/>
    <w:rsid w:val="00902B4B"/>
    <w:rsid w:val="00902C9E"/>
    <w:rsid w:val="00902D5D"/>
    <w:rsid w:val="00902E84"/>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C14"/>
    <w:rsid w:val="00910D16"/>
    <w:rsid w:val="00910E56"/>
    <w:rsid w:val="00910ED6"/>
    <w:rsid w:val="00910F6F"/>
    <w:rsid w:val="009112E5"/>
    <w:rsid w:val="009113C1"/>
    <w:rsid w:val="009113C6"/>
    <w:rsid w:val="009116DE"/>
    <w:rsid w:val="009119E3"/>
    <w:rsid w:val="00911ADC"/>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74B"/>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D57"/>
    <w:rsid w:val="00924F5D"/>
    <w:rsid w:val="00924FE0"/>
    <w:rsid w:val="0092507E"/>
    <w:rsid w:val="00925140"/>
    <w:rsid w:val="00925470"/>
    <w:rsid w:val="00925511"/>
    <w:rsid w:val="00925836"/>
    <w:rsid w:val="00925DD1"/>
    <w:rsid w:val="00925E95"/>
    <w:rsid w:val="00926030"/>
    <w:rsid w:val="009260EC"/>
    <w:rsid w:val="00926140"/>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0BC"/>
    <w:rsid w:val="009311E0"/>
    <w:rsid w:val="009312DB"/>
    <w:rsid w:val="0093135E"/>
    <w:rsid w:val="009314FD"/>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B1E"/>
    <w:rsid w:val="00932C9B"/>
    <w:rsid w:val="0093311E"/>
    <w:rsid w:val="00933B1B"/>
    <w:rsid w:val="00933D61"/>
    <w:rsid w:val="00933DE4"/>
    <w:rsid w:val="00933DF3"/>
    <w:rsid w:val="00933E25"/>
    <w:rsid w:val="00933E7F"/>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2C"/>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116"/>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947"/>
    <w:rsid w:val="00947DF1"/>
    <w:rsid w:val="009502C3"/>
    <w:rsid w:val="009503BE"/>
    <w:rsid w:val="00950799"/>
    <w:rsid w:val="009507B5"/>
    <w:rsid w:val="00950819"/>
    <w:rsid w:val="0095092C"/>
    <w:rsid w:val="00950951"/>
    <w:rsid w:val="009509D7"/>
    <w:rsid w:val="00950B09"/>
    <w:rsid w:val="00950C36"/>
    <w:rsid w:val="00950DD1"/>
    <w:rsid w:val="009510B9"/>
    <w:rsid w:val="00951417"/>
    <w:rsid w:val="0095154C"/>
    <w:rsid w:val="009515C9"/>
    <w:rsid w:val="00951770"/>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CDB"/>
    <w:rsid w:val="00955DB0"/>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878"/>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9"/>
    <w:rsid w:val="00963C6E"/>
    <w:rsid w:val="00963CAC"/>
    <w:rsid w:val="00963D07"/>
    <w:rsid w:val="0096405A"/>
    <w:rsid w:val="009640A7"/>
    <w:rsid w:val="009640B8"/>
    <w:rsid w:val="009640C7"/>
    <w:rsid w:val="00964111"/>
    <w:rsid w:val="00964890"/>
    <w:rsid w:val="009648BE"/>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5F9"/>
    <w:rsid w:val="0096766C"/>
    <w:rsid w:val="00967782"/>
    <w:rsid w:val="00967851"/>
    <w:rsid w:val="00967C94"/>
    <w:rsid w:val="00967D2D"/>
    <w:rsid w:val="00967F57"/>
    <w:rsid w:val="00970387"/>
    <w:rsid w:val="00970675"/>
    <w:rsid w:val="00970757"/>
    <w:rsid w:val="00970879"/>
    <w:rsid w:val="009708A2"/>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73B"/>
    <w:rsid w:val="00975859"/>
    <w:rsid w:val="00975A83"/>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A71"/>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803"/>
    <w:rsid w:val="00992A61"/>
    <w:rsid w:val="00992B42"/>
    <w:rsid w:val="00992D1C"/>
    <w:rsid w:val="00992D5E"/>
    <w:rsid w:val="00992EB7"/>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3AA"/>
    <w:rsid w:val="009A246A"/>
    <w:rsid w:val="009A25A7"/>
    <w:rsid w:val="009A26FB"/>
    <w:rsid w:val="009A2913"/>
    <w:rsid w:val="009A2CDE"/>
    <w:rsid w:val="009A2EAE"/>
    <w:rsid w:val="009A3183"/>
    <w:rsid w:val="009A3279"/>
    <w:rsid w:val="009A37AC"/>
    <w:rsid w:val="009A38EB"/>
    <w:rsid w:val="009A3A5F"/>
    <w:rsid w:val="009A3AB5"/>
    <w:rsid w:val="009A3DBA"/>
    <w:rsid w:val="009A3ED0"/>
    <w:rsid w:val="009A4100"/>
    <w:rsid w:val="009A4293"/>
    <w:rsid w:val="009A4428"/>
    <w:rsid w:val="009A468D"/>
    <w:rsid w:val="009A4888"/>
    <w:rsid w:val="009A4A8A"/>
    <w:rsid w:val="009A4CC3"/>
    <w:rsid w:val="009A4CF3"/>
    <w:rsid w:val="009A4DF8"/>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C9A"/>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124"/>
    <w:rsid w:val="009B13A1"/>
    <w:rsid w:val="009B13D7"/>
    <w:rsid w:val="009B1513"/>
    <w:rsid w:val="009B156B"/>
    <w:rsid w:val="009B1677"/>
    <w:rsid w:val="009B1AF7"/>
    <w:rsid w:val="009B1D1F"/>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E3"/>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FF"/>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A5"/>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4"/>
    <w:rsid w:val="009C65D8"/>
    <w:rsid w:val="009C6768"/>
    <w:rsid w:val="009C6894"/>
    <w:rsid w:val="009C69A2"/>
    <w:rsid w:val="009C6B3B"/>
    <w:rsid w:val="009C6B7B"/>
    <w:rsid w:val="009C6C6A"/>
    <w:rsid w:val="009C6DAA"/>
    <w:rsid w:val="009C6E93"/>
    <w:rsid w:val="009C7147"/>
    <w:rsid w:val="009C7150"/>
    <w:rsid w:val="009C7582"/>
    <w:rsid w:val="009C75A0"/>
    <w:rsid w:val="009C7A03"/>
    <w:rsid w:val="009C7B7A"/>
    <w:rsid w:val="009C7F47"/>
    <w:rsid w:val="009D009F"/>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B5F"/>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D84"/>
    <w:rsid w:val="009F2E7E"/>
    <w:rsid w:val="009F3357"/>
    <w:rsid w:val="009F35E5"/>
    <w:rsid w:val="009F3679"/>
    <w:rsid w:val="009F3A4B"/>
    <w:rsid w:val="009F3B8C"/>
    <w:rsid w:val="009F416E"/>
    <w:rsid w:val="009F41E1"/>
    <w:rsid w:val="009F426F"/>
    <w:rsid w:val="009F4375"/>
    <w:rsid w:val="009F4534"/>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1FE9"/>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D06"/>
    <w:rsid w:val="00A10EAD"/>
    <w:rsid w:val="00A10FCC"/>
    <w:rsid w:val="00A11187"/>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CE9"/>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BAB"/>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7E9"/>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B4"/>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98F"/>
    <w:rsid w:val="00A37A59"/>
    <w:rsid w:val="00A37A76"/>
    <w:rsid w:val="00A37B54"/>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267"/>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0F1E"/>
    <w:rsid w:val="00A51004"/>
    <w:rsid w:val="00A5108D"/>
    <w:rsid w:val="00A51132"/>
    <w:rsid w:val="00A511FB"/>
    <w:rsid w:val="00A514CD"/>
    <w:rsid w:val="00A514EB"/>
    <w:rsid w:val="00A516C3"/>
    <w:rsid w:val="00A51761"/>
    <w:rsid w:val="00A51AB0"/>
    <w:rsid w:val="00A51C02"/>
    <w:rsid w:val="00A51D38"/>
    <w:rsid w:val="00A51D5B"/>
    <w:rsid w:val="00A5213D"/>
    <w:rsid w:val="00A521E0"/>
    <w:rsid w:val="00A5239C"/>
    <w:rsid w:val="00A523FD"/>
    <w:rsid w:val="00A52434"/>
    <w:rsid w:val="00A5262A"/>
    <w:rsid w:val="00A529AE"/>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B98"/>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DFF"/>
    <w:rsid w:val="00A57F0D"/>
    <w:rsid w:val="00A57F96"/>
    <w:rsid w:val="00A603E7"/>
    <w:rsid w:val="00A607EF"/>
    <w:rsid w:val="00A6091B"/>
    <w:rsid w:val="00A6098D"/>
    <w:rsid w:val="00A60D08"/>
    <w:rsid w:val="00A60D9D"/>
    <w:rsid w:val="00A6144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16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2D7"/>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A5B"/>
    <w:rsid w:val="00A75C76"/>
    <w:rsid w:val="00A75CA1"/>
    <w:rsid w:val="00A75D83"/>
    <w:rsid w:val="00A7611E"/>
    <w:rsid w:val="00A762EC"/>
    <w:rsid w:val="00A7634B"/>
    <w:rsid w:val="00A7641E"/>
    <w:rsid w:val="00A764E9"/>
    <w:rsid w:val="00A7662C"/>
    <w:rsid w:val="00A76696"/>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DEF"/>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FFF"/>
    <w:rsid w:val="00A86121"/>
    <w:rsid w:val="00A862AE"/>
    <w:rsid w:val="00A86593"/>
    <w:rsid w:val="00A867E5"/>
    <w:rsid w:val="00A86956"/>
    <w:rsid w:val="00A86A48"/>
    <w:rsid w:val="00A86ACD"/>
    <w:rsid w:val="00A86D49"/>
    <w:rsid w:val="00A86DAB"/>
    <w:rsid w:val="00A86E4F"/>
    <w:rsid w:val="00A86FB4"/>
    <w:rsid w:val="00A86FEF"/>
    <w:rsid w:val="00A8729C"/>
    <w:rsid w:val="00A87482"/>
    <w:rsid w:val="00A8754B"/>
    <w:rsid w:val="00A87C98"/>
    <w:rsid w:val="00A87EE9"/>
    <w:rsid w:val="00A87F42"/>
    <w:rsid w:val="00A87F77"/>
    <w:rsid w:val="00A900E7"/>
    <w:rsid w:val="00A9034E"/>
    <w:rsid w:val="00A90423"/>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4E6"/>
    <w:rsid w:val="00AA461D"/>
    <w:rsid w:val="00AA463D"/>
    <w:rsid w:val="00AA4757"/>
    <w:rsid w:val="00AA484A"/>
    <w:rsid w:val="00AA491B"/>
    <w:rsid w:val="00AA4B1B"/>
    <w:rsid w:val="00AA4B80"/>
    <w:rsid w:val="00AA4D83"/>
    <w:rsid w:val="00AA4F51"/>
    <w:rsid w:val="00AA522F"/>
    <w:rsid w:val="00AA5584"/>
    <w:rsid w:val="00AA5663"/>
    <w:rsid w:val="00AA569D"/>
    <w:rsid w:val="00AA57B0"/>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4B"/>
    <w:rsid w:val="00AB087B"/>
    <w:rsid w:val="00AB0A3C"/>
    <w:rsid w:val="00AB0ADE"/>
    <w:rsid w:val="00AB0C5B"/>
    <w:rsid w:val="00AB0CA0"/>
    <w:rsid w:val="00AB0E11"/>
    <w:rsid w:val="00AB0E70"/>
    <w:rsid w:val="00AB102D"/>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C"/>
    <w:rsid w:val="00AB343F"/>
    <w:rsid w:val="00AB3491"/>
    <w:rsid w:val="00AB3D94"/>
    <w:rsid w:val="00AB3E16"/>
    <w:rsid w:val="00AB3E3E"/>
    <w:rsid w:val="00AB3EDB"/>
    <w:rsid w:val="00AB3F13"/>
    <w:rsid w:val="00AB4157"/>
    <w:rsid w:val="00AB42AF"/>
    <w:rsid w:val="00AB42FF"/>
    <w:rsid w:val="00AB467E"/>
    <w:rsid w:val="00AB4EB6"/>
    <w:rsid w:val="00AB513E"/>
    <w:rsid w:val="00AB53BA"/>
    <w:rsid w:val="00AB563D"/>
    <w:rsid w:val="00AB57AD"/>
    <w:rsid w:val="00AB583A"/>
    <w:rsid w:val="00AB5A09"/>
    <w:rsid w:val="00AB5A59"/>
    <w:rsid w:val="00AB5C12"/>
    <w:rsid w:val="00AB5D4C"/>
    <w:rsid w:val="00AB5EF3"/>
    <w:rsid w:val="00AB61EA"/>
    <w:rsid w:val="00AB642C"/>
    <w:rsid w:val="00AB66A3"/>
    <w:rsid w:val="00AB706E"/>
    <w:rsid w:val="00AB7134"/>
    <w:rsid w:val="00AB71D7"/>
    <w:rsid w:val="00AB76D5"/>
    <w:rsid w:val="00AB7787"/>
    <w:rsid w:val="00AB782C"/>
    <w:rsid w:val="00AB78AC"/>
    <w:rsid w:val="00AB7D3D"/>
    <w:rsid w:val="00AB7E64"/>
    <w:rsid w:val="00AC0153"/>
    <w:rsid w:val="00AC0287"/>
    <w:rsid w:val="00AC0559"/>
    <w:rsid w:val="00AC06F1"/>
    <w:rsid w:val="00AC0EB6"/>
    <w:rsid w:val="00AC1191"/>
    <w:rsid w:val="00AC11FD"/>
    <w:rsid w:val="00AC1281"/>
    <w:rsid w:val="00AC13F4"/>
    <w:rsid w:val="00AC1593"/>
    <w:rsid w:val="00AC18EB"/>
    <w:rsid w:val="00AC1968"/>
    <w:rsid w:val="00AC1AC2"/>
    <w:rsid w:val="00AC1C31"/>
    <w:rsid w:val="00AC1CF7"/>
    <w:rsid w:val="00AC1EDB"/>
    <w:rsid w:val="00AC2331"/>
    <w:rsid w:val="00AC26E1"/>
    <w:rsid w:val="00AC2A6B"/>
    <w:rsid w:val="00AC2B15"/>
    <w:rsid w:val="00AC2BF0"/>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72"/>
    <w:rsid w:val="00AC61B3"/>
    <w:rsid w:val="00AC63F4"/>
    <w:rsid w:val="00AC6427"/>
    <w:rsid w:val="00AC6521"/>
    <w:rsid w:val="00AC690A"/>
    <w:rsid w:val="00AC69BE"/>
    <w:rsid w:val="00AC6A26"/>
    <w:rsid w:val="00AC6A8B"/>
    <w:rsid w:val="00AC6B0E"/>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09F"/>
    <w:rsid w:val="00AD310D"/>
    <w:rsid w:val="00AD324F"/>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AAA"/>
    <w:rsid w:val="00AD6C7F"/>
    <w:rsid w:val="00AD6C9B"/>
    <w:rsid w:val="00AD6E10"/>
    <w:rsid w:val="00AD6F92"/>
    <w:rsid w:val="00AD70C9"/>
    <w:rsid w:val="00AD728D"/>
    <w:rsid w:val="00AD732B"/>
    <w:rsid w:val="00AD757E"/>
    <w:rsid w:val="00AD7599"/>
    <w:rsid w:val="00AD75A6"/>
    <w:rsid w:val="00AD7661"/>
    <w:rsid w:val="00AD7920"/>
    <w:rsid w:val="00AD7927"/>
    <w:rsid w:val="00AD7984"/>
    <w:rsid w:val="00AD7B76"/>
    <w:rsid w:val="00AE01EE"/>
    <w:rsid w:val="00AE04DA"/>
    <w:rsid w:val="00AE0617"/>
    <w:rsid w:val="00AE07E2"/>
    <w:rsid w:val="00AE0866"/>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4A"/>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DD"/>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DB1"/>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823"/>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2D"/>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3A"/>
    <w:rsid w:val="00B35148"/>
    <w:rsid w:val="00B35180"/>
    <w:rsid w:val="00B35318"/>
    <w:rsid w:val="00B3539A"/>
    <w:rsid w:val="00B35BA4"/>
    <w:rsid w:val="00B35BFB"/>
    <w:rsid w:val="00B35CB3"/>
    <w:rsid w:val="00B35E0F"/>
    <w:rsid w:val="00B35F8E"/>
    <w:rsid w:val="00B35FDF"/>
    <w:rsid w:val="00B36410"/>
    <w:rsid w:val="00B3648F"/>
    <w:rsid w:val="00B365BB"/>
    <w:rsid w:val="00B366E2"/>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527"/>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BC"/>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C39"/>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C52"/>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0FBE"/>
    <w:rsid w:val="00B81578"/>
    <w:rsid w:val="00B81684"/>
    <w:rsid w:val="00B81758"/>
    <w:rsid w:val="00B8178F"/>
    <w:rsid w:val="00B817F4"/>
    <w:rsid w:val="00B8184A"/>
    <w:rsid w:val="00B81BC4"/>
    <w:rsid w:val="00B81D7D"/>
    <w:rsid w:val="00B81E16"/>
    <w:rsid w:val="00B81EE0"/>
    <w:rsid w:val="00B81F11"/>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1D0"/>
    <w:rsid w:val="00B862A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87AA1"/>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24"/>
    <w:rsid w:val="00B91BEE"/>
    <w:rsid w:val="00B91C6F"/>
    <w:rsid w:val="00B91E0F"/>
    <w:rsid w:val="00B92071"/>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1D0"/>
    <w:rsid w:val="00B94253"/>
    <w:rsid w:val="00B9436E"/>
    <w:rsid w:val="00B94376"/>
    <w:rsid w:val="00B9446C"/>
    <w:rsid w:val="00B945A6"/>
    <w:rsid w:val="00B94C12"/>
    <w:rsid w:val="00B950E8"/>
    <w:rsid w:val="00B95242"/>
    <w:rsid w:val="00B9534F"/>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1CD"/>
    <w:rsid w:val="00BA03F8"/>
    <w:rsid w:val="00BA04DF"/>
    <w:rsid w:val="00BA04F7"/>
    <w:rsid w:val="00BA055F"/>
    <w:rsid w:val="00BA067F"/>
    <w:rsid w:val="00BA0B66"/>
    <w:rsid w:val="00BA0D15"/>
    <w:rsid w:val="00BA0E67"/>
    <w:rsid w:val="00BA0EDC"/>
    <w:rsid w:val="00BA0FC7"/>
    <w:rsid w:val="00BA106C"/>
    <w:rsid w:val="00BA1143"/>
    <w:rsid w:val="00BA1240"/>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181"/>
    <w:rsid w:val="00BA51D7"/>
    <w:rsid w:val="00BA5346"/>
    <w:rsid w:val="00BA54FB"/>
    <w:rsid w:val="00BA56DA"/>
    <w:rsid w:val="00BA58FA"/>
    <w:rsid w:val="00BA590E"/>
    <w:rsid w:val="00BA5947"/>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52"/>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06A"/>
    <w:rsid w:val="00BB71EC"/>
    <w:rsid w:val="00BB723D"/>
    <w:rsid w:val="00BB724B"/>
    <w:rsid w:val="00BB7314"/>
    <w:rsid w:val="00BB732D"/>
    <w:rsid w:val="00BB7634"/>
    <w:rsid w:val="00BB76C8"/>
    <w:rsid w:val="00BB7D4C"/>
    <w:rsid w:val="00BC0037"/>
    <w:rsid w:val="00BC0370"/>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EFC"/>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A05"/>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A"/>
    <w:rsid w:val="00BD238C"/>
    <w:rsid w:val="00BD25FA"/>
    <w:rsid w:val="00BD2695"/>
    <w:rsid w:val="00BD2A08"/>
    <w:rsid w:val="00BD2A7B"/>
    <w:rsid w:val="00BD2E3B"/>
    <w:rsid w:val="00BD2EC5"/>
    <w:rsid w:val="00BD2F55"/>
    <w:rsid w:val="00BD34EF"/>
    <w:rsid w:val="00BD3837"/>
    <w:rsid w:val="00BD386B"/>
    <w:rsid w:val="00BD3903"/>
    <w:rsid w:val="00BD3C69"/>
    <w:rsid w:val="00BD3D0D"/>
    <w:rsid w:val="00BD3D7A"/>
    <w:rsid w:val="00BD407E"/>
    <w:rsid w:val="00BD4159"/>
    <w:rsid w:val="00BD472B"/>
    <w:rsid w:val="00BD47A7"/>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2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0F2"/>
    <w:rsid w:val="00BE0111"/>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C"/>
    <w:rsid w:val="00BF1C1D"/>
    <w:rsid w:val="00BF1CBC"/>
    <w:rsid w:val="00BF1EB6"/>
    <w:rsid w:val="00BF2099"/>
    <w:rsid w:val="00BF220D"/>
    <w:rsid w:val="00BF2372"/>
    <w:rsid w:val="00BF24BD"/>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AD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4FC3"/>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07FED"/>
    <w:rsid w:val="00C10478"/>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9CA"/>
    <w:rsid w:val="00C11B1A"/>
    <w:rsid w:val="00C11C33"/>
    <w:rsid w:val="00C11C73"/>
    <w:rsid w:val="00C11E14"/>
    <w:rsid w:val="00C11FE5"/>
    <w:rsid w:val="00C11FEE"/>
    <w:rsid w:val="00C11FF6"/>
    <w:rsid w:val="00C120C4"/>
    <w:rsid w:val="00C12444"/>
    <w:rsid w:val="00C1249A"/>
    <w:rsid w:val="00C12830"/>
    <w:rsid w:val="00C1286D"/>
    <w:rsid w:val="00C12B04"/>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887"/>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429"/>
    <w:rsid w:val="00C1662C"/>
    <w:rsid w:val="00C17099"/>
    <w:rsid w:val="00C1733B"/>
    <w:rsid w:val="00C1741D"/>
    <w:rsid w:val="00C174A8"/>
    <w:rsid w:val="00C174EC"/>
    <w:rsid w:val="00C1752E"/>
    <w:rsid w:val="00C17593"/>
    <w:rsid w:val="00C175F6"/>
    <w:rsid w:val="00C17C27"/>
    <w:rsid w:val="00C17D5E"/>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61E"/>
    <w:rsid w:val="00C227CF"/>
    <w:rsid w:val="00C22928"/>
    <w:rsid w:val="00C22B7A"/>
    <w:rsid w:val="00C22E8D"/>
    <w:rsid w:val="00C22F5A"/>
    <w:rsid w:val="00C232DD"/>
    <w:rsid w:val="00C2331D"/>
    <w:rsid w:val="00C233DC"/>
    <w:rsid w:val="00C23463"/>
    <w:rsid w:val="00C23469"/>
    <w:rsid w:val="00C2387E"/>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929"/>
    <w:rsid w:val="00C27B2F"/>
    <w:rsid w:val="00C27CF8"/>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EEC"/>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436"/>
    <w:rsid w:val="00C4255C"/>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98"/>
    <w:rsid w:val="00C46B53"/>
    <w:rsid w:val="00C46E6B"/>
    <w:rsid w:val="00C470AA"/>
    <w:rsid w:val="00C476B1"/>
    <w:rsid w:val="00C47769"/>
    <w:rsid w:val="00C4776E"/>
    <w:rsid w:val="00C4797E"/>
    <w:rsid w:val="00C47AE8"/>
    <w:rsid w:val="00C47B28"/>
    <w:rsid w:val="00C47C73"/>
    <w:rsid w:val="00C50033"/>
    <w:rsid w:val="00C5004B"/>
    <w:rsid w:val="00C5017C"/>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26C"/>
    <w:rsid w:val="00C55319"/>
    <w:rsid w:val="00C5555C"/>
    <w:rsid w:val="00C55687"/>
    <w:rsid w:val="00C556DD"/>
    <w:rsid w:val="00C5590D"/>
    <w:rsid w:val="00C55ADC"/>
    <w:rsid w:val="00C55B31"/>
    <w:rsid w:val="00C55B9F"/>
    <w:rsid w:val="00C55EF7"/>
    <w:rsid w:val="00C55F5B"/>
    <w:rsid w:val="00C561B4"/>
    <w:rsid w:val="00C561E1"/>
    <w:rsid w:val="00C5638E"/>
    <w:rsid w:val="00C5639A"/>
    <w:rsid w:val="00C564BF"/>
    <w:rsid w:val="00C5681E"/>
    <w:rsid w:val="00C56825"/>
    <w:rsid w:val="00C56918"/>
    <w:rsid w:val="00C569CA"/>
    <w:rsid w:val="00C56ABF"/>
    <w:rsid w:val="00C56B50"/>
    <w:rsid w:val="00C56E07"/>
    <w:rsid w:val="00C56FDB"/>
    <w:rsid w:val="00C5703A"/>
    <w:rsid w:val="00C5707E"/>
    <w:rsid w:val="00C571D4"/>
    <w:rsid w:val="00C572AE"/>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8C"/>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043"/>
    <w:rsid w:val="00C65179"/>
    <w:rsid w:val="00C65354"/>
    <w:rsid w:val="00C65769"/>
    <w:rsid w:val="00C65A09"/>
    <w:rsid w:val="00C65BB5"/>
    <w:rsid w:val="00C65BB8"/>
    <w:rsid w:val="00C65D24"/>
    <w:rsid w:val="00C65E26"/>
    <w:rsid w:val="00C65E3D"/>
    <w:rsid w:val="00C65F58"/>
    <w:rsid w:val="00C65F5C"/>
    <w:rsid w:val="00C66141"/>
    <w:rsid w:val="00C6614D"/>
    <w:rsid w:val="00C6633F"/>
    <w:rsid w:val="00C6634C"/>
    <w:rsid w:val="00C66571"/>
    <w:rsid w:val="00C666DB"/>
    <w:rsid w:val="00C6674C"/>
    <w:rsid w:val="00C667F6"/>
    <w:rsid w:val="00C66916"/>
    <w:rsid w:val="00C66B33"/>
    <w:rsid w:val="00C66B89"/>
    <w:rsid w:val="00C66C34"/>
    <w:rsid w:val="00C66CF4"/>
    <w:rsid w:val="00C66D58"/>
    <w:rsid w:val="00C66F14"/>
    <w:rsid w:val="00C66F48"/>
    <w:rsid w:val="00C67231"/>
    <w:rsid w:val="00C6729E"/>
    <w:rsid w:val="00C676BE"/>
    <w:rsid w:val="00C676CB"/>
    <w:rsid w:val="00C67B0F"/>
    <w:rsid w:val="00C67B97"/>
    <w:rsid w:val="00C67BD9"/>
    <w:rsid w:val="00C67C57"/>
    <w:rsid w:val="00C67C62"/>
    <w:rsid w:val="00C67D9B"/>
    <w:rsid w:val="00C67F40"/>
    <w:rsid w:val="00C67F99"/>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4C3D"/>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77F92"/>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419"/>
    <w:rsid w:val="00C825AF"/>
    <w:rsid w:val="00C8267A"/>
    <w:rsid w:val="00C82A17"/>
    <w:rsid w:val="00C82A94"/>
    <w:rsid w:val="00C82B8F"/>
    <w:rsid w:val="00C82CEB"/>
    <w:rsid w:val="00C82E40"/>
    <w:rsid w:val="00C830FC"/>
    <w:rsid w:val="00C831ED"/>
    <w:rsid w:val="00C834F1"/>
    <w:rsid w:val="00C83570"/>
    <w:rsid w:val="00C83BBE"/>
    <w:rsid w:val="00C83BED"/>
    <w:rsid w:val="00C83E16"/>
    <w:rsid w:val="00C83FC4"/>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56B"/>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B7D"/>
    <w:rsid w:val="00C93C92"/>
    <w:rsid w:val="00C93EB0"/>
    <w:rsid w:val="00C9409D"/>
    <w:rsid w:val="00C94373"/>
    <w:rsid w:val="00C945EC"/>
    <w:rsid w:val="00C946BD"/>
    <w:rsid w:val="00C9475B"/>
    <w:rsid w:val="00C94C60"/>
    <w:rsid w:val="00C94C81"/>
    <w:rsid w:val="00C94E45"/>
    <w:rsid w:val="00C94EFB"/>
    <w:rsid w:val="00C94FC3"/>
    <w:rsid w:val="00C95300"/>
    <w:rsid w:val="00C954ED"/>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68"/>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8E9"/>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9B9"/>
    <w:rsid w:val="00CB1C3E"/>
    <w:rsid w:val="00CB1E26"/>
    <w:rsid w:val="00CB1F2A"/>
    <w:rsid w:val="00CB1FC6"/>
    <w:rsid w:val="00CB2196"/>
    <w:rsid w:val="00CB249C"/>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53"/>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63"/>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E10"/>
    <w:rsid w:val="00CD3F09"/>
    <w:rsid w:val="00CD3FAF"/>
    <w:rsid w:val="00CD413C"/>
    <w:rsid w:val="00CD4310"/>
    <w:rsid w:val="00CD4378"/>
    <w:rsid w:val="00CD447F"/>
    <w:rsid w:val="00CD492B"/>
    <w:rsid w:val="00CD49D6"/>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C05"/>
    <w:rsid w:val="00CD6D9A"/>
    <w:rsid w:val="00CD6E0B"/>
    <w:rsid w:val="00CD6FCA"/>
    <w:rsid w:val="00CD787F"/>
    <w:rsid w:val="00CD7BA9"/>
    <w:rsid w:val="00CD7C54"/>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AAB"/>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D6B"/>
    <w:rsid w:val="00CE7EC0"/>
    <w:rsid w:val="00CE7F63"/>
    <w:rsid w:val="00CE7F7E"/>
    <w:rsid w:val="00CF016E"/>
    <w:rsid w:val="00CF02AC"/>
    <w:rsid w:val="00CF053F"/>
    <w:rsid w:val="00CF057C"/>
    <w:rsid w:val="00CF06E6"/>
    <w:rsid w:val="00CF0754"/>
    <w:rsid w:val="00CF097F"/>
    <w:rsid w:val="00CF09AF"/>
    <w:rsid w:val="00CF0AAB"/>
    <w:rsid w:val="00CF0E85"/>
    <w:rsid w:val="00CF0F8F"/>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18B"/>
    <w:rsid w:val="00CF5389"/>
    <w:rsid w:val="00CF56B5"/>
    <w:rsid w:val="00CF56E4"/>
    <w:rsid w:val="00CF5924"/>
    <w:rsid w:val="00CF5A24"/>
    <w:rsid w:val="00CF5D40"/>
    <w:rsid w:val="00CF5D85"/>
    <w:rsid w:val="00CF61A3"/>
    <w:rsid w:val="00CF6261"/>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A0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BB4"/>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204"/>
    <w:rsid w:val="00D0735B"/>
    <w:rsid w:val="00D07556"/>
    <w:rsid w:val="00D078A9"/>
    <w:rsid w:val="00D078C9"/>
    <w:rsid w:val="00D07DCA"/>
    <w:rsid w:val="00D1008F"/>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9DC"/>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68"/>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16A"/>
    <w:rsid w:val="00D23378"/>
    <w:rsid w:val="00D234A3"/>
    <w:rsid w:val="00D23556"/>
    <w:rsid w:val="00D23660"/>
    <w:rsid w:val="00D238BD"/>
    <w:rsid w:val="00D2390D"/>
    <w:rsid w:val="00D23A34"/>
    <w:rsid w:val="00D23B89"/>
    <w:rsid w:val="00D23BBB"/>
    <w:rsid w:val="00D23CE2"/>
    <w:rsid w:val="00D23EAA"/>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CA0"/>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2E6D"/>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87B"/>
    <w:rsid w:val="00D358F9"/>
    <w:rsid w:val="00D35C45"/>
    <w:rsid w:val="00D35CD6"/>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A7B"/>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4BC"/>
    <w:rsid w:val="00D42772"/>
    <w:rsid w:val="00D429DA"/>
    <w:rsid w:val="00D42B71"/>
    <w:rsid w:val="00D42C34"/>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99C"/>
    <w:rsid w:val="00D44A5C"/>
    <w:rsid w:val="00D44CFA"/>
    <w:rsid w:val="00D44DBB"/>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C"/>
    <w:rsid w:val="00D51AAF"/>
    <w:rsid w:val="00D51E8B"/>
    <w:rsid w:val="00D51F84"/>
    <w:rsid w:val="00D51FC9"/>
    <w:rsid w:val="00D5203B"/>
    <w:rsid w:val="00D52200"/>
    <w:rsid w:val="00D52390"/>
    <w:rsid w:val="00D52426"/>
    <w:rsid w:val="00D52521"/>
    <w:rsid w:val="00D5263F"/>
    <w:rsid w:val="00D52758"/>
    <w:rsid w:val="00D5294C"/>
    <w:rsid w:val="00D52B6A"/>
    <w:rsid w:val="00D52CCC"/>
    <w:rsid w:val="00D52D46"/>
    <w:rsid w:val="00D52E94"/>
    <w:rsid w:val="00D53768"/>
    <w:rsid w:val="00D53941"/>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26"/>
    <w:rsid w:val="00D56234"/>
    <w:rsid w:val="00D56330"/>
    <w:rsid w:val="00D56377"/>
    <w:rsid w:val="00D563C2"/>
    <w:rsid w:val="00D56450"/>
    <w:rsid w:val="00D567E1"/>
    <w:rsid w:val="00D56A78"/>
    <w:rsid w:val="00D56ACA"/>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43B"/>
    <w:rsid w:val="00D65550"/>
    <w:rsid w:val="00D655B0"/>
    <w:rsid w:val="00D655D5"/>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202"/>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D72"/>
    <w:rsid w:val="00D83E4D"/>
    <w:rsid w:val="00D83E6C"/>
    <w:rsid w:val="00D83EB7"/>
    <w:rsid w:val="00D84098"/>
    <w:rsid w:val="00D84268"/>
    <w:rsid w:val="00D84352"/>
    <w:rsid w:val="00D84438"/>
    <w:rsid w:val="00D8446B"/>
    <w:rsid w:val="00D846C5"/>
    <w:rsid w:val="00D8478D"/>
    <w:rsid w:val="00D84913"/>
    <w:rsid w:val="00D84B00"/>
    <w:rsid w:val="00D84DDB"/>
    <w:rsid w:val="00D84EDC"/>
    <w:rsid w:val="00D84EF3"/>
    <w:rsid w:val="00D850FC"/>
    <w:rsid w:val="00D8519C"/>
    <w:rsid w:val="00D85A14"/>
    <w:rsid w:val="00D85C25"/>
    <w:rsid w:val="00D85CB2"/>
    <w:rsid w:val="00D85E69"/>
    <w:rsid w:val="00D85FE3"/>
    <w:rsid w:val="00D8669F"/>
    <w:rsid w:val="00D867E1"/>
    <w:rsid w:val="00D868B6"/>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67"/>
    <w:rsid w:val="00D909E0"/>
    <w:rsid w:val="00D90C4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525"/>
    <w:rsid w:val="00D93623"/>
    <w:rsid w:val="00D93909"/>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684"/>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8C3"/>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93"/>
    <w:rsid w:val="00DC25A9"/>
    <w:rsid w:val="00DC2898"/>
    <w:rsid w:val="00DC28A6"/>
    <w:rsid w:val="00DC28EC"/>
    <w:rsid w:val="00DC3AD2"/>
    <w:rsid w:val="00DC3D49"/>
    <w:rsid w:val="00DC3DE6"/>
    <w:rsid w:val="00DC3E1F"/>
    <w:rsid w:val="00DC3E9F"/>
    <w:rsid w:val="00DC40DE"/>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9FD"/>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D2"/>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51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284"/>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6D95"/>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051"/>
    <w:rsid w:val="00E0726C"/>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4DF"/>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00F"/>
    <w:rsid w:val="00E1411C"/>
    <w:rsid w:val="00E14271"/>
    <w:rsid w:val="00E142C7"/>
    <w:rsid w:val="00E143F1"/>
    <w:rsid w:val="00E14519"/>
    <w:rsid w:val="00E14532"/>
    <w:rsid w:val="00E14568"/>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6F5"/>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AFD"/>
    <w:rsid w:val="00E22B94"/>
    <w:rsid w:val="00E22BB9"/>
    <w:rsid w:val="00E22D6C"/>
    <w:rsid w:val="00E22EE3"/>
    <w:rsid w:val="00E23055"/>
    <w:rsid w:val="00E230B8"/>
    <w:rsid w:val="00E23179"/>
    <w:rsid w:val="00E23224"/>
    <w:rsid w:val="00E234C1"/>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34"/>
    <w:rsid w:val="00E26281"/>
    <w:rsid w:val="00E267F9"/>
    <w:rsid w:val="00E2690E"/>
    <w:rsid w:val="00E26A6F"/>
    <w:rsid w:val="00E26E8A"/>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3C0"/>
    <w:rsid w:val="00E40905"/>
    <w:rsid w:val="00E40CBE"/>
    <w:rsid w:val="00E40CEB"/>
    <w:rsid w:val="00E40DAE"/>
    <w:rsid w:val="00E41195"/>
    <w:rsid w:val="00E41684"/>
    <w:rsid w:val="00E41947"/>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4DB"/>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08"/>
    <w:rsid w:val="00E55579"/>
    <w:rsid w:val="00E55647"/>
    <w:rsid w:val="00E55754"/>
    <w:rsid w:val="00E55DED"/>
    <w:rsid w:val="00E55E21"/>
    <w:rsid w:val="00E560FC"/>
    <w:rsid w:val="00E561BA"/>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737"/>
    <w:rsid w:val="00E608B7"/>
    <w:rsid w:val="00E60C81"/>
    <w:rsid w:val="00E60D01"/>
    <w:rsid w:val="00E60F80"/>
    <w:rsid w:val="00E61163"/>
    <w:rsid w:val="00E61257"/>
    <w:rsid w:val="00E614B1"/>
    <w:rsid w:val="00E615B0"/>
    <w:rsid w:val="00E619AD"/>
    <w:rsid w:val="00E61CAC"/>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7039C"/>
    <w:rsid w:val="00E703AB"/>
    <w:rsid w:val="00E7042D"/>
    <w:rsid w:val="00E704A7"/>
    <w:rsid w:val="00E705D8"/>
    <w:rsid w:val="00E705E5"/>
    <w:rsid w:val="00E70882"/>
    <w:rsid w:val="00E7090A"/>
    <w:rsid w:val="00E709FA"/>
    <w:rsid w:val="00E70B0C"/>
    <w:rsid w:val="00E70B4C"/>
    <w:rsid w:val="00E70C1B"/>
    <w:rsid w:val="00E70DE2"/>
    <w:rsid w:val="00E70E12"/>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3F7"/>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BCA"/>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8F6"/>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13E"/>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23"/>
    <w:rsid w:val="00E91AD5"/>
    <w:rsid w:val="00E91BF2"/>
    <w:rsid w:val="00E91DDE"/>
    <w:rsid w:val="00E91DEE"/>
    <w:rsid w:val="00E91E61"/>
    <w:rsid w:val="00E91EB7"/>
    <w:rsid w:val="00E92055"/>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1FF"/>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EBB"/>
    <w:rsid w:val="00EA30AD"/>
    <w:rsid w:val="00EA31B6"/>
    <w:rsid w:val="00EA339A"/>
    <w:rsid w:val="00EA3400"/>
    <w:rsid w:val="00EA36E0"/>
    <w:rsid w:val="00EA39B1"/>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3AF"/>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D78"/>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22F"/>
    <w:rsid w:val="00ED04CE"/>
    <w:rsid w:val="00ED061D"/>
    <w:rsid w:val="00ED0699"/>
    <w:rsid w:val="00ED0896"/>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7BB"/>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6F"/>
    <w:rsid w:val="00EE6881"/>
    <w:rsid w:val="00EE719C"/>
    <w:rsid w:val="00EE7449"/>
    <w:rsid w:val="00EE7687"/>
    <w:rsid w:val="00EE78B0"/>
    <w:rsid w:val="00EE79AD"/>
    <w:rsid w:val="00EE79C5"/>
    <w:rsid w:val="00EE7D91"/>
    <w:rsid w:val="00EE7DD4"/>
    <w:rsid w:val="00EE7EBD"/>
    <w:rsid w:val="00EE7ECE"/>
    <w:rsid w:val="00EE7F96"/>
    <w:rsid w:val="00EF0225"/>
    <w:rsid w:val="00EF0428"/>
    <w:rsid w:val="00EF04A1"/>
    <w:rsid w:val="00EF0529"/>
    <w:rsid w:val="00EF064F"/>
    <w:rsid w:val="00EF0712"/>
    <w:rsid w:val="00EF082A"/>
    <w:rsid w:val="00EF0A79"/>
    <w:rsid w:val="00EF0E50"/>
    <w:rsid w:val="00EF0F79"/>
    <w:rsid w:val="00EF0F7C"/>
    <w:rsid w:val="00EF118F"/>
    <w:rsid w:val="00EF13AA"/>
    <w:rsid w:val="00EF13CD"/>
    <w:rsid w:val="00EF154A"/>
    <w:rsid w:val="00EF1737"/>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64E"/>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C2"/>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894"/>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8CF"/>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2E5"/>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84F"/>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9C4"/>
    <w:rsid w:val="00F24A57"/>
    <w:rsid w:val="00F24ADB"/>
    <w:rsid w:val="00F24D0D"/>
    <w:rsid w:val="00F24F1B"/>
    <w:rsid w:val="00F24F1E"/>
    <w:rsid w:val="00F24F4D"/>
    <w:rsid w:val="00F24FA0"/>
    <w:rsid w:val="00F25098"/>
    <w:rsid w:val="00F250CE"/>
    <w:rsid w:val="00F25157"/>
    <w:rsid w:val="00F25343"/>
    <w:rsid w:val="00F2556A"/>
    <w:rsid w:val="00F2587A"/>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38"/>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CE3"/>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00"/>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064"/>
    <w:rsid w:val="00F461B3"/>
    <w:rsid w:val="00F461BE"/>
    <w:rsid w:val="00F465C1"/>
    <w:rsid w:val="00F46767"/>
    <w:rsid w:val="00F4678D"/>
    <w:rsid w:val="00F467B0"/>
    <w:rsid w:val="00F4698A"/>
    <w:rsid w:val="00F46DF3"/>
    <w:rsid w:val="00F46E40"/>
    <w:rsid w:val="00F46E59"/>
    <w:rsid w:val="00F46F8B"/>
    <w:rsid w:val="00F470F9"/>
    <w:rsid w:val="00F47132"/>
    <w:rsid w:val="00F47262"/>
    <w:rsid w:val="00F47338"/>
    <w:rsid w:val="00F47467"/>
    <w:rsid w:val="00F47524"/>
    <w:rsid w:val="00F475F0"/>
    <w:rsid w:val="00F47728"/>
    <w:rsid w:val="00F47763"/>
    <w:rsid w:val="00F479B3"/>
    <w:rsid w:val="00F47A4B"/>
    <w:rsid w:val="00F47AFE"/>
    <w:rsid w:val="00F47B75"/>
    <w:rsid w:val="00F47CBA"/>
    <w:rsid w:val="00F47D67"/>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575"/>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1D"/>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22B"/>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6BF"/>
    <w:rsid w:val="00F71976"/>
    <w:rsid w:val="00F7197D"/>
    <w:rsid w:val="00F71A99"/>
    <w:rsid w:val="00F71AB5"/>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323"/>
    <w:rsid w:val="00F7564B"/>
    <w:rsid w:val="00F757F2"/>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4E84"/>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A67"/>
    <w:rsid w:val="00F87CB7"/>
    <w:rsid w:val="00F87D07"/>
    <w:rsid w:val="00F87D09"/>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4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7FE"/>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26"/>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9C8"/>
    <w:rsid w:val="00FB5A6F"/>
    <w:rsid w:val="00FB5B17"/>
    <w:rsid w:val="00FB6178"/>
    <w:rsid w:val="00FB621C"/>
    <w:rsid w:val="00FB6272"/>
    <w:rsid w:val="00FB6376"/>
    <w:rsid w:val="00FB6401"/>
    <w:rsid w:val="00FB68CE"/>
    <w:rsid w:val="00FB6AED"/>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8DB"/>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870"/>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521"/>
    <w:rsid w:val="00FD3618"/>
    <w:rsid w:val="00FD3750"/>
    <w:rsid w:val="00FD3905"/>
    <w:rsid w:val="00FD3A22"/>
    <w:rsid w:val="00FD401F"/>
    <w:rsid w:val="00FD4085"/>
    <w:rsid w:val="00FD4158"/>
    <w:rsid w:val="00FD417C"/>
    <w:rsid w:val="00FD4598"/>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A10"/>
    <w:rsid w:val="00FD7F6A"/>
    <w:rsid w:val="00FE01B4"/>
    <w:rsid w:val="00FE02AE"/>
    <w:rsid w:val="00FE04B6"/>
    <w:rsid w:val="00FE05DD"/>
    <w:rsid w:val="00FE05E5"/>
    <w:rsid w:val="00FE0657"/>
    <w:rsid w:val="00FE066A"/>
    <w:rsid w:val="00FE06DE"/>
    <w:rsid w:val="00FE09A2"/>
    <w:rsid w:val="00FE09C8"/>
    <w:rsid w:val="00FE0A27"/>
    <w:rsid w:val="00FE0BE0"/>
    <w:rsid w:val="00FE0C77"/>
    <w:rsid w:val="00FE0E10"/>
    <w:rsid w:val="00FE0E69"/>
    <w:rsid w:val="00FE125E"/>
    <w:rsid w:val="00FE1729"/>
    <w:rsid w:val="00FE1961"/>
    <w:rsid w:val="00FE1A46"/>
    <w:rsid w:val="00FE1DEB"/>
    <w:rsid w:val="00FE20AB"/>
    <w:rsid w:val="00FE22FE"/>
    <w:rsid w:val="00FE23E7"/>
    <w:rsid w:val="00FE257D"/>
    <w:rsid w:val="00FE258C"/>
    <w:rsid w:val="00FE2851"/>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29"/>
    <w:rsid w:val="00FE79A8"/>
    <w:rsid w:val="00FE7C3E"/>
    <w:rsid w:val="00FE7CD4"/>
    <w:rsid w:val="00FE7F00"/>
    <w:rsid w:val="00FE7FD1"/>
    <w:rsid w:val="00FF002E"/>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480"/>
    <w:rsid w:val="00FF37C5"/>
    <w:rsid w:val="00FF3946"/>
    <w:rsid w:val="00FF3A12"/>
    <w:rsid w:val="00FF3AEE"/>
    <w:rsid w:val="00FF3C76"/>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938"/>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63248E9"/>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795E2"/>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C898242"/>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3EB1D96-67F4-4211-8899-F7A944E9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29"/>
      </w:numPr>
      <w:spacing w:before="60" w:after="60" w:line="259" w:lineRule="auto"/>
      <w:jc w:val="both"/>
    </w:pPr>
    <w:rPr>
      <w:sz w:val="22"/>
      <w:lang w:eastAsia="zh-CN"/>
    </w:rPr>
  </w:style>
  <w:style w:type="character" w:customStyle="1" w:styleId="cf01">
    <w:name w:val="cf01"/>
    <w:basedOn w:val="DefaultParagraphFont"/>
    <w:rsid w:val="00BA594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753782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3FB27527-38F8-4279-AD3F-06BC3B351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3478</Words>
  <Characters>19829</Characters>
  <Application>Microsoft Office Word</Application>
  <DocSecurity>0</DocSecurity>
  <Lines>165</Lines>
  <Paragraphs>46</Paragraphs>
  <ScaleCrop>false</ScaleCrop>
  <Company>Intel Corporation</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5195</cp:revision>
  <cp:lastPrinted>2011-11-10T14:49:00Z</cp:lastPrinted>
  <dcterms:created xsi:type="dcterms:W3CDTF">2020-08-06T02:35:00Z</dcterms:created>
  <dcterms:modified xsi:type="dcterms:W3CDTF">2023-09-29T16:10:00Z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